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55C" w:rsidRPr="00CE5546" w:rsidRDefault="0001255C" w:rsidP="002D5CCE">
      <w:pPr>
        <w:tabs>
          <w:tab w:val="left" w:pos="0"/>
        </w:tabs>
        <w:spacing w:before="100" w:beforeAutospacing="1" w:after="100" w:afterAutospacing="1"/>
        <w:jc w:val="center"/>
        <w:outlineLvl w:val="0"/>
        <w:rPr>
          <w:b/>
          <w:color w:val="000000"/>
        </w:rPr>
      </w:pPr>
      <w:r w:rsidRPr="00CE5546">
        <w:rPr>
          <w:b/>
          <w:color w:val="000000"/>
          <w:sz w:val="36"/>
          <w:szCs w:val="36"/>
        </w:rPr>
        <w:t>Технологическая карта урока</w:t>
      </w:r>
      <w:r w:rsidRPr="00CE5546">
        <w:rPr>
          <w:b/>
          <w:color w:val="000000"/>
        </w:rPr>
        <w:t> </w:t>
      </w:r>
    </w:p>
    <w:p w:rsidR="0001255C" w:rsidRPr="00C65E62" w:rsidRDefault="0001255C" w:rsidP="002D5CCE">
      <w:pPr>
        <w:rPr>
          <w:color w:val="000000"/>
          <w:sz w:val="28"/>
          <w:szCs w:val="28"/>
        </w:rPr>
      </w:pPr>
      <w:r w:rsidRPr="00C65E62">
        <w:rPr>
          <w:color w:val="000000"/>
          <w:sz w:val="28"/>
          <w:szCs w:val="28"/>
          <w:u w:val="single"/>
        </w:rPr>
        <w:t>Предмет</w:t>
      </w:r>
      <w:r w:rsidRPr="00C65E62">
        <w:rPr>
          <w:color w:val="000000"/>
          <w:sz w:val="28"/>
          <w:szCs w:val="28"/>
        </w:rPr>
        <w:t>: география</w:t>
      </w:r>
    </w:p>
    <w:p w:rsidR="0001255C" w:rsidRDefault="0001255C" w:rsidP="002D5CCE">
      <w:pPr>
        <w:rPr>
          <w:color w:val="000000"/>
          <w:sz w:val="28"/>
          <w:szCs w:val="28"/>
        </w:rPr>
      </w:pPr>
      <w:r w:rsidRPr="00C65E62">
        <w:rPr>
          <w:color w:val="000000"/>
          <w:sz w:val="28"/>
          <w:szCs w:val="28"/>
          <w:u w:val="single"/>
        </w:rPr>
        <w:t>Класс:</w:t>
      </w:r>
      <w:r w:rsidRPr="00C65E6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9</w:t>
      </w:r>
    </w:p>
    <w:p w:rsidR="0001255C" w:rsidRPr="00B326D3" w:rsidRDefault="0001255C" w:rsidP="002D5CCE">
      <w:pPr>
        <w:rPr>
          <w:sz w:val="28"/>
          <w:szCs w:val="28"/>
        </w:rPr>
      </w:pPr>
      <w:r w:rsidRPr="00B326D3">
        <w:rPr>
          <w:color w:val="000000"/>
          <w:sz w:val="28"/>
          <w:szCs w:val="28"/>
          <w:u w:val="single"/>
        </w:rPr>
        <w:t>УМК</w:t>
      </w:r>
      <w:r>
        <w:rPr>
          <w:color w:val="000000"/>
          <w:sz w:val="28"/>
          <w:szCs w:val="28"/>
          <w:u w:val="single"/>
        </w:rPr>
        <w:t>:</w:t>
      </w:r>
      <w:r w:rsidRPr="00B326D3">
        <w:rPr>
          <w:sz w:val="28"/>
          <w:szCs w:val="28"/>
        </w:rPr>
        <w:t xml:space="preserve"> </w:t>
      </w:r>
      <w:r w:rsidRPr="00127F7C">
        <w:rPr>
          <w:sz w:val="28"/>
          <w:szCs w:val="28"/>
        </w:rPr>
        <w:t>учебник</w:t>
      </w:r>
      <w:r w:rsidRPr="00B326D3">
        <w:rPr>
          <w:sz w:val="28"/>
          <w:szCs w:val="28"/>
        </w:rPr>
        <w:t xml:space="preserve"> </w:t>
      </w:r>
      <w:r w:rsidRPr="00127F7C">
        <w:rPr>
          <w:sz w:val="28"/>
          <w:szCs w:val="28"/>
        </w:rPr>
        <w:t>География России под редакцией А.И.Алексеева</w:t>
      </w:r>
      <w:r w:rsidRPr="00B326D3">
        <w:t xml:space="preserve"> </w:t>
      </w:r>
      <w:r w:rsidRPr="00B326D3">
        <w:rPr>
          <w:sz w:val="28"/>
          <w:szCs w:val="28"/>
        </w:rPr>
        <w:t>М., «Дрофа»,</w:t>
      </w:r>
      <w:r>
        <w:rPr>
          <w:sz w:val="28"/>
          <w:szCs w:val="28"/>
        </w:rPr>
        <w:t>2010г</w:t>
      </w:r>
      <w:r w:rsidRPr="00B326D3">
        <w:rPr>
          <w:sz w:val="28"/>
          <w:szCs w:val="28"/>
        </w:rPr>
        <w:t>.</w:t>
      </w:r>
      <w:r>
        <w:rPr>
          <w:sz w:val="28"/>
          <w:szCs w:val="28"/>
        </w:rPr>
        <w:t xml:space="preserve">, </w:t>
      </w:r>
      <w:r w:rsidRPr="00B326D3">
        <w:rPr>
          <w:sz w:val="28"/>
          <w:szCs w:val="28"/>
        </w:rPr>
        <w:t>примерн</w:t>
      </w:r>
      <w:r>
        <w:rPr>
          <w:sz w:val="28"/>
          <w:szCs w:val="28"/>
        </w:rPr>
        <w:t>ая</w:t>
      </w:r>
      <w:r w:rsidRPr="00B326D3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</w:t>
      </w:r>
      <w:r w:rsidRPr="00B326D3">
        <w:rPr>
          <w:sz w:val="28"/>
          <w:szCs w:val="28"/>
        </w:rPr>
        <w:t xml:space="preserve"> для основного общего образования по географии (базовый уровень)</w:t>
      </w:r>
      <w:r>
        <w:rPr>
          <w:sz w:val="28"/>
          <w:szCs w:val="28"/>
        </w:rPr>
        <w:t xml:space="preserve"> 2012г.</w:t>
      </w:r>
    </w:p>
    <w:p w:rsidR="0001255C" w:rsidRPr="00C65E62" w:rsidRDefault="0001255C" w:rsidP="002D5CCE">
      <w:pPr>
        <w:rPr>
          <w:color w:val="000000"/>
          <w:sz w:val="28"/>
          <w:szCs w:val="28"/>
        </w:rPr>
      </w:pPr>
      <w:r w:rsidRPr="00C65E62">
        <w:rPr>
          <w:color w:val="000000"/>
          <w:sz w:val="28"/>
          <w:szCs w:val="28"/>
          <w:u w:val="single"/>
        </w:rPr>
        <w:t>Тема урока</w:t>
      </w:r>
      <w:r w:rsidRPr="00C65E62">
        <w:rPr>
          <w:color w:val="000000"/>
          <w:sz w:val="28"/>
          <w:szCs w:val="28"/>
        </w:rPr>
        <w:t xml:space="preserve">: </w:t>
      </w:r>
      <w:r>
        <w:rPr>
          <w:color w:val="000000"/>
          <w:sz w:val="28"/>
          <w:szCs w:val="28"/>
        </w:rPr>
        <w:t>Лесной комплекс России</w:t>
      </w:r>
    </w:p>
    <w:p w:rsidR="0001255C" w:rsidRPr="00C65E62" w:rsidRDefault="0001255C" w:rsidP="002D5CCE">
      <w:pPr>
        <w:rPr>
          <w:color w:val="000000"/>
          <w:sz w:val="28"/>
          <w:szCs w:val="28"/>
        </w:rPr>
      </w:pPr>
      <w:r w:rsidRPr="00C65E62">
        <w:rPr>
          <w:color w:val="000000"/>
          <w:sz w:val="28"/>
          <w:szCs w:val="28"/>
          <w:u w:val="single"/>
        </w:rPr>
        <w:t>№ урока по теме:</w:t>
      </w:r>
      <w:r w:rsidRPr="00C65E62">
        <w:rPr>
          <w:color w:val="000000"/>
          <w:sz w:val="28"/>
          <w:szCs w:val="28"/>
        </w:rPr>
        <w:t xml:space="preserve"> </w:t>
      </w:r>
      <w:r w:rsidRPr="00C65E62">
        <w:rPr>
          <w:rFonts w:eastAsia="Times New Roman"/>
          <w:sz w:val="28"/>
          <w:szCs w:val="28"/>
          <w:lang w:eastAsia="ru-RU"/>
        </w:rPr>
        <w:t>урок №</w:t>
      </w:r>
      <w:r>
        <w:rPr>
          <w:rFonts w:eastAsia="Times New Roman"/>
          <w:sz w:val="28"/>
          <w:szCs w:val="28"/>
          <w:lang w:eastAsia="ru-RU"/>
        </w:rPr>
        <w:t xml:space="preserve"> 8</w:t>
      </w:r>
      <w:r w:rsidRPr="00C65E62">
        <w:rPr>
          <w:rFonts w:eastAsia="Times New Roman"/>
          <w:sz w:val="28"/>
          <w:szCs w:val="28"/>
          <w:lang w:eastAsia="ru-RU"/>
        </w:rPr>
        <w:t xml:space="preserve"> в теме </w:t>
      </w:r>
      <w:r w:rsidRPr="00C65E62">
        <w:rPr>
          <w:sz w:val="28"/>
          <w:szCs w:val="28"/>
        </w:rPr>
        <w:t>«</w:t>
      </w:r>
      <w:r>
        <w:rPr>
          <w:sz w:val="28"/>
          <w:szCs w:val="28"/>
        </w:rPr>
        <w:t>Хозяйство России</w:t>
      </w:r>
      <w:r w:rsidRPr="00C65E62">
        <w:rPr>
          <w:sz w:val="28"/>
          <w:szCs w:val="28"/>
        </w:rPr>
        <w:t>»</w:t>
      </w:r>
      <w:r w:rsidRPr="00C65E62">
        <w:rPr>
          <w:rFonts w:eastAsia="Times New Roman"/>
          <w:sz w:val="28"/>
          <w:szCs w:val="28"/>
          <w:lang w:eastAsia="ru-RU"/>
        </w:rPr>
        <w:t xml:space="preserve"> </w:t>
      </w:r>
    </w:p>
    <w:p w:rsidR="0001255C" w:rsidRPr="00C65E62" w:rsidRDefault="0001255C" w:rsidP="002D5CCE">
      <w:pPr>
        <w:rPr>
          <w:color w:val="000000"/>
          <w:sz w:val="28"/>
          <w:szCs w:val="28"/>
        </w:rPr>
      </w:pPr>
      <w:r w:rsidRPr="00C65E62">
        <w:rPr>
          <w:color w:val="000000"/>
          <w:sz w:val="28"/>
          <w:szCs w:val="28"/>
          <w:u w:val="single"/>
        </w:rPr>
        <w:t>Тип урока:</w:t>
      </w:r>
      <w:r w:rsidRPr="00C65E62">
        <w:rPr>
          <w:color w:val="000000"/>
          <w:sz w:val="28"/>
          <w:szCs w:val="28"/>
        </w:rPr>
        <w:t xml:space="preserve"> </w:t>
      </w:r>
      <w:r w:rsidRPr="00C65E62">
        <w:rPr>
          <w:rFonts w:eastAsia="Times New Roman"/>
          <w:sz w:val="28"/>
          <w:szCs w:val="28"/>
          <w:lang w:eastAsia="ru-RU"/>
        </w:rPr>
        <w:t>изучение нового материала.</w:t>
      </w:r>
    </w:p>
    <w:p w:rsidR="0001255C" w:rsidRPr="00127F7C" w:rsidRDefault="0001255C" w:rsidP="002D5CCE">
      <w:pPr>
        <w:rPr>
          <w:sz w:val="28"/>
          <w:szCs w:val="28"/>
        </w:rPr>
      </w:pPr>
      <w:r w:rsidRPr="00C65E62">
        <w:rPr>
          <w:color w:val="000000"/>
          <w:sz w:val="28"/>
          <w:szCs w:val="28"/>
          <w:u w:val="single"/>
        </w:rPr>
        <w:t>Цель урока:</w:t>
      </w:r>
      <w:r w:rsidRPr="00C65E62">
        <w:rPr>
          <w:rFonts w:eastAsia="Times New Roman"/>
          <w:sz w:val="28"/>
          <w:szCs w:val="28"/>
          <w:lang w:eastAsia="ru-RU"/>
        </w:rPr>
        <w:t xml:space="preserve"> </w:t>
      </w:r>
      <w:r w:rsidRPr="00127F7C">
        <w:rPr>
          <w:sz w:val="28"/>
          <w:szCs w:val="28"/>
        </w:rPr>
        <w:t>познакомить учеников со структурой лесного комплекса и его проблемами.</w:t>
      </w:r>
    </w:p>
    <w:p w:rsidR="0001255C" w:rsidRPr="00127F7C" w:rsidRDefault="0001255C" w:rsidP="002D5CCE">
      <w:pPr>
        <w:rPr>
          <w:sz w:val="28"/>
          <w:szCs w:val="28"/>
        </w:rPr>
      </w:pPr>
      <w:r w:rsidRPr="00C65E62">
        <w:rPr>
          <w:color w:val="000000"/>
          <w:sz w:val="28"/>
          <w:szCs w:val="28"/>
          <w:u w:val="single"/>
        </w:rPr>
        <w:t>Задачи урока</w:t>
      </w:r>
      <w:r w:rsidRPr="00C65E62">
        <w:rPr>
          <w:color w:val="000000"/>
          <w:sz w:val="28"/>
          <w:szCs w:val="28"/>
        </w:rPr>
        <w:t xml:space="preserve">: </w:t>
      </w:r>
    </w:p>
    <w:p w:rsidR="0001255C" w:rsidRPr="00127F7C" w:rsidRDefault="0001255C" w:rsidP="002D5CCE">
      <w:pPr>
        <w:rPr>
          <w:rFonts w:eastAsia="Times New Roman"/>
          <w:sz w:val="28"/>
          <w:szCs w:val="28"/>
          <w:lang w:eastAsia="ru-RU"/>
        </w:rPr>
      </w:pPr>
      <w:r w:rsidRPr="00127F7C">
        <w:rPr>
          <w:rFonts w:eastAsia="Times New Roman"/>
          <w:bCs/>
          <w:i/>
          <w:iCs/>
          <w:sz w:val="28"/>
          <w:szCs w:val="28"/>
          <w:lang w:eastAsia="ru-RU"/>
        </w:rPr>
        <w:t>Образовательные:</w:t>
      </w:r>
      <w:r w:rsidRPr="00127F7C">
        <w:rPr>
          <w:rFonts w:eastAsia="Times New Roman"/>
          <w:sz w:val="28"/>
          <w:szCs w:val="28"/>
          <w:lang w:eastAsia="ru-RU"/>
        </w:rPr>
        <w:t xml:space="preserve"> </w:t>
      </w:r>
      <w:r w:rsidRPr="00127F7C">
        <w:rPr>
          <w:sz w:val="28"/>
          <w:szCs w:val="28"/>
        </w:rPr>
        <w:t>Сформировать у учащихся представление о структуре ЛПК</w:t>
      </w:r>
      <w:r>
        <w:rPr>
          <w:sz w:val="28"/>
          <w:szCs w:val="28"/>
        </w:rPr>
        <w:t>.</w:t>
      </w:r>
      <w:r w:rsidRPr="00127F7C">
        <w:rPr>
          <w:rFonts w:eastAsia="Times New Roman"/>
          <w:sz w:val="28"/>
          <w:szCs w:val="28"/>
          <w:lang w:eastAsia="ru-RU"/>
        </w:rPr>
        <w:t xml:space="preserve"> </w:t>
      </w:r>
      <w:r>
        <w:rPr>
          <w:rFonts w:eastAsia="Times New Roman"/>
          <w:sz w:val="28"/>
          <w:szCs w:val="28"/>
          <w:lang w:eastAsia="ru-RU"/>
        </w:rPr>
        <w:t xml:space="preserve"> </w:t>
      </w:r>
    </w:p>
    <w:p w:rsidR="0001255C" w:rsidRPr="00127F7C" w:rsidRDefault="0001255C" w:rsidP="002D5CCE">
      <w:pPr>
        <w:rPr>
          <w:sz w:val="28"/>
          <w:szCs w:val="28"/>
        </w:rPr>
      </w:pPr>
      <w:r w:rsidRPr="00127F7C">
        <w:rPr>
          <w:rFonts w:eastAsia="Times New Roman"/>
          <w:bCs/>
          <w:i/>
          <w:iCs/>
          <w:sz w:val="28"/>
          <w:szCs w:val="28"/>
          <w:lang w:eastAsia="ru-RU"/>
        </w:rPr>
        <w:t>Развивающие:</w:t>
      </w:r>
      <w:r w:rsidRPr="00127F7C">
        <w:rPr>
          <w:rFonts w:eastAsia="Times New Roman"/>
          <w:sz w:val="28"/>
          <w:szCs w:val="28"/>
          <w:lang w:eastAsia="ru-RU"/>
        </w:rPr>
        <w:t xml:space="preserve"> </w:t>
      </w:r>
      <w:r w:rsidRPr="00127F7C">
        <w:rPr>
          <w:sz w:val="28"/>
          <w:szCs w:val="28"/>
        </w:rPr>
        <w:t>продолжить формирование навыков работы в группе, анализа статистических данных, умения делать выводы и устанавливать закономерности.</w:t>
      </w:r>
    </w:p>
    <w:p w:rsidR="0001255C" w:rsidRDefault="0001255C" w:rsidP="002D5CCE">
      <w:pPr>
        <w:rPr>
          <w:sz w:val="28"/>
          <w:szCs w:val="28"/>
        </w:rPr>
      </w:pPr>
      <w:r w:rsidRPr="00127F7C">
        <w:rPr>
          <w:rFonts w:eastAsia="Times New Roman"/>
          <w:bCs/>
          <w:i/>
          <w:iCs/>
          <w:sz w:val="28"/>
          <w:szCs w:val="28"/>
          <w:lang w:eastAsia="ru-RU"/>
        </w:rPr>
        <w:t>Воспитательные:</w:t>
      </w:r>
      <w:r w:rsidRPr="00127F7C">
        <w:rPr>
          <w:sz w:val="28"/>
          <w:szCs w:val="28"/>
        </w:rPr>
        <w:t xml:space="preserve"> привести учеников к мысли о</w:t>
      </w:r>
      <w:r>
        <w:rPr>
          <w:sz w:val="28"/>
          <w:szCs w:val="28"/>
        </w:rPr>
        <w:t>б</w:t>
      </w:r>
      <w:r w:rsidRPr="00127F7C">
        <w:rPr>
          <w:sz w:val="28"/>
          <w:szCs w:val="28"/>
        </w:rPr>
        <w:t xml:space="preserve"> исчерпаемости ресурсов, необходимости их рационального использования и бережного отношения к природе.</w:t>
      </w:r>
    </w:p>
    <w:p w:rsidR="0001255C" w:rsidRPr="00127F7C" w:rsidRDefault="0001255C" w:rsidP="002D5CCE">
      <w:pPr>
        <w:rPr>
          <w:sz w:val="28"/>
          <w:szCs w:val="28"/>
        </w:rPr>
      </w:pPr>
      <w:r w:rsidRPr="00127F7C">
        <w:rPr>
          <w:sz w:val="28"/>
          <w:szCs w:val="28"/>
        </w:rPr>
        <w:t>В основе построения урока – технология  обучение в сотрудничестве</w:t>
      </w:r>
    </w:p>
    <w:p w:rsidR="0001255C" w:rsidRPr="00C65E62" w:rsidRDefault="0001255C" w:rsidP="002D5CCE">
      <w:pPr>
        <w:rPr>
          <w:rFonts w:eastAsia="Times New Roman"/>
          <w:bCs/>
          <w:sz w:val="28"/>
          <w:szCs w:val="28"/>
          <w:lang w:eastAsia="ru-RU"/>
        </w:rPr>
      </w:pPr>
      <w:r w:rsidRPr="00C65E62">
        <w:rPr>
          <w:rFonts w:eastAsia="Times New Roman"/>
          <w:bCs/>
          <w:sz w:val="28"/>
          <w:szCs w:val="28"/>
          <w:u w:val="single"/>
          <w:lang w:eastAsia="ru-RU"/>
        </w:rPr>
        <w:t>Формы организации учебной деятельности:</w:t>
      </w:r>
      <w:r w:rsidRPr="00C65E62">
        <w:rPr>
          <w:rFonts w:eastAsia="Times New Roman"/>
          <w:sz w:val="28"/>
          <w:szCs w:val="28"/>
          <w:lang w:eastAsia="ru-RU"/>
        </w:rPr>
        <w:t xml:space="preserve"> фронтальная, индивидуальная, групповая.</w:t>
      </w:r>
    </w:p>
    <w:p w:rsidR="0001255C" w:rsidRPr="00C65E62" w:rsidRDefault="0001255C" w:rsidP="002D5CCE">
      <w:pPr>
        <w:rPr>
          <w:rFonts w:eastAsia="Times New Roman"/>
          <w:sz w:val="28"/>
          <w:szCs w:val="28"/>
          <w:lang w:eastAsia="ru-RU"/>
        </w:rPr>
      </w:pPr>
      <w:r w:rsidRPr="00C65E62">
        <w:rPr>
          <w:rFonts w:eastAsia="Times New Roman"/>
          <w:bCs/>
          <w:sz w:val="28"/>
          <w:szCs w:val="28"/>
          <w:u w:val="single"/>
          <w:lang w:eastAsia="ru-RU"/>
        </w:rPr>
        <w:t>Методы обучения</w:t>
      </w:r>
      <w:r w:rsidRPr="00C65E62">
        <w:rPr>
          <w:rFonts w:eastAsia="Times New Roman"/>
          <w:sz w:val="28"/>
          <w:szCs w:val="28"/>
          <w:lang w:eastAsia="ru-RU"/>
        </w:rPr>
        <w:t>: наглядно – иллюстративный,  репродуктивный, частично – поисковый, исследовательский.</w:t>
      </w:r>
    </w:p>
    <w:p w:rsidR="0001255C" w:rsidRPr="00C65E62" w:rsidRDefault="0001255C" w:rsidP="002D5CCE">
      <w:pPr>
        <w:pStyle w:val="NoSpacing"/>
        <w:jc w:val="both"/>
        <w:rPr>
          <w:rFonts w:ascii="Times New Roman" w:hAnsi="Times New Roman"/>
          <w:sz w:val="28"/>
          <w:szCs w:val="28"/>
        </w:rPr>
      </w:pPr>
      <w:r w:rsidRPr="00C65E62">
        <w:rPr>
          <w:rFonts w:ascii="Times New Roman" w:hAnsi="Times New Roman"/>
          <w:sz w:val="28"/>
          <w:szCs w:val="28"/>
          <w:u w:val="single"/>
        </w:rPr>
        <w:t xml:space="preserve">Приемы: </w:t>
      </w:r>
      <w:r w:rsidRPr="00C65E62">
        <w:rPr>
          <w:rFonts w:ascii="Times New Roman" w:hAnsi="Times New Roman"/>
          <w:sz w:val="28"/>
          <w:szCs w:val="28"/>
        </w:rPr>
        <w:t>Анализ, синтез, умозаключение, обобщение.</w:t>
      </w:r>
    </w:p>
    <w:p w:rsidR="0001255C" w:rsidRPr="00127F7C" w:rsidRDefault="0001255C" w:rsidP="002D5CCE">
      <w:pPr>
        <w:rPr>
          <w:sz w:val="28"/>
          <w:szCs w:val="28"/>
        </w:rPr>
      </w:pPr>
      <w:r w:rsidRPr="00127F7C">
        <w:rPr>
          <w:rFonts w:eastAsia="Times New Roman"/>
          <w:bCs/>
          <w:sz w:val="28"/>
          <w:szCs w:val="28"/>
          <w:u w:val="single"/>
          <w:lang w:eastAsia="ru-RU"/>
        </w:rPr>
        <w:t xml:space="preserve">Оборудование: </w:t>
      </w:r>
      <w:r w:rsidRPr="00127F7C">
        <w:rPr>
          <w:sz w:val="28"/>
          <w:szCs w:val="28"/>
        </w:rPr>
        <w:t>, раздаточный материал, учебник География России под редакцией А.И.Алексеева, карты лесной промышленности России.</w:t>
      </w:r>
      <w:r>
        <w:rPr>
          <w:sz w:val="28"/>
          <w:szCs w:val="28"/>
        </w:rPr>
        <w:t xml:space="preserve"> </w:t>
      </w:r>
      <w:r w:rsidRPr="00127F7C">
        <w:rPr>
          <w:rFonts w:eastAsia="Times New Roman"/>
          <w:sz w:val="28"/>
          <w:szCs w:val="28"/>
          <w:lang w:eastAsia="ru-RU"/>
        </w:rPr>
        <w:t>Проектор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127F7C">
        <w:rPr>
          <w:rFonts w:eastAsia="Times New Roman"/>
          <w:sz w:val="28"/>
          <w:szCs w:val="28"/>
          <w:lang w:eastAsia="ru-RU"/>
        </w:rPr>
        <w:t xml:space="preserve"> мультимедиа,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127F7C">
        <w:rPr>
          <w:rFonts w:eastAsia="Times New Roman"/>
          <w:sz w:val="28"/>
          <w:szCs w:val="28"/>
          <w:lang w:eastAsia="ru-RU"/>
        </w:rPr>
        <w:t>презентация</w:t>
      </w:r>
      <w:r>
        <w:rPr>
          <w:rFonts w:eastAsia="Times New Roman"/>
          <w:sz w:val="28"/>
          <w:szCs w:val="28"/>
          <w:lang w:eastAsia="ru-RU"/>
        </w:rPr>
        <w:t>.</w:t>
      </w:r>
      <w:r w:rsidRPr="00127F7C">
        <w:rPr>
          <w:rFonts w:eastAsia="Times New Roman"/>
          <w:sz w:val="28"/>
          <w:szCs w:val="28"/>
          <w:lang w:eastAsia="ru-RU"/>
        </w:rPr>
        <w:t xml:space="preserve"> </w:t>
      </w:r>
    </w:p>
    <w:p w:rsidR="0001255C" w:rsidRDefault="0001255C" w:rsidP="002D5CCE"/>
    <w:p w:rsidR="0001255C" w:rsidRPr="003078D0" w:rsidRDefault="0001255C" w:rsidP="002D5CCE"/>
    <w:p w:rsidR="0001255C" w:rsidRDefault="0001255C"/>
    <w:p w:rsidR="0001255C" w:rsidRDefault="0001255C"/>
    <w:p w:rsidR="0001255C" w:rsidRDefault="0001255C"/>
    <w:p w:rsidR="0001255C" w:rsidRDefault="0001255C"/>
    <w:p w:rsidR="0001255C" w:rsidRDefault="0001255C"/>
    <w:p w:rsidR="0001255C" w:rsidRDefault="0001255C"/>
    <w:tbl>
      <w:tblPr>
        <w:tblW w:w="13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980"/>
        <w:gridCol w:w="1800"/>
        <w:gridCol w:w="3420"/>
        <w:gridCol w:w="4454"/>
        <w:gridCol w:w="910"/>
      </w:tblGrid>
      <w:tr w:rsidR="0001255C" w:rsidRPr="003078D0" w:rsidTr="0060147B">
        <w:tc>
          <w:tcPr>
            <w:tcW w:w="1368" w:type="dxa"/>
            <w:vAlign w:val="center"/>
          </w:tcPr>
          <w:p w:rsidR="0001255C" w:rsidRPr="0060147B" w:rsidRDefault="0001255C" w:rsidP="00B342B2">
            <w:pPr>
              <w:rPr>
                <w:b/>
              </w:rPr>
            </w:pPr>
            <w:r w:rsidRPr="0060147B">
              <w:rPr>
                <w:b/>
              </w:rPr>
              <w:t>№</w:t>
            </w:r>
          </w:p>
        </w:tc>
        <w:tc>
          <w:tcPr>
            <w:tcW w:w="1980" w:type="dxa"/>
            <w:vAlign w:val="center"/>
          </w:tcPr>
          <w:p w:rsidR="0001255C" w:rsidRPr="0060147B" w:rsidRDefault="0001255C" w:rsidP="0060147B">
            <w:pPr>
              <w:jc w:val="center"/>
              <w:rPr>
                <w:b/>
              </w:rPr>
            </w:pPr>
            <w:r w:rsidRPr="0060147B">
              <w:rPr>
                <w:b/>
              </w:rPr>
              <w:t>Этап урока</w:t>
            </w:r>
          </w:p>
        </w:tc>
        <w:tc>
          <w:tcPr>
            <w:tcW w:w="1800" w:type="dxa"/>
            <w:vAlign w:val="center"/>
          </w:tcPr>
          <w:p w:rsidR="0001255C" w:rsidRPr="0060147B" w:rsidRDefault="0001255C" w:rsidP="0060147B">
            <w:pPr>
              <w:jc w:val="center"/>
              <w:rPr>
                <w:b/>
              </w:rPr>
            </w:pPr>
            <w:r w:rsidRPr="0060147B">
              <w:rPr>
                <w:b/>
              </w:rPr>
              <w:t>Приемы и методы работы</w:t>
            </w:r>
          </w:p>
          <w:p w:rsidR="0001255C" w:rsidRPr="0060147B" w:rsidRDefault="0001255C" w:rsidP="0060147B">
            <w:pPr>
              <w:jc w:val="center"/>
              <w:rPr>
                <w:i/>
              </w:rPr>
            </w:pPr>
          </w:p>
        </w:tc>
        <w:tc>
          <w:tcPr>
            <w:tcW w:w="3420" w:type="dxa"/>
          </w:tcPr>
          <w:p w:rsidR="0001255C" w:rsidRPr="0060147B" w:rsidRDefault="0001255C" w:rsidP="0060147B">
            <w:pPr>
              <w:jc w:val="center"/>
              <w:rPr>
                <w:b/>
              </w:rPr>
            </w:pPr>
            <w:r w:rsidRPr="0060147B">
              <w:rPr>
                <w:b/>
              </w:rPr>
              <w:t xml:space="preserve">Деятельность учителя </w:t>
            </w:r>
          </w:p>
          <w:p w:rsidR="0001255C" w:rsidRPr="0060147B" w:rsidRDefault="0001255C" w:rsidP="0060147B">
            <w:pPr>
              <w:jc w:val="center"/>
              <w:rPr>
                <w:b/>
              </w:rPr>
            </w:pPr>
          </w:p>
        </w:tc>
        <w:tc>
          <w:tcPr>
            <w:tcW w:w="4454" w:type="dxa"/>
          </w:tcPr>
          <w:p w:rsidR="0001255C" w:rsidRPr="0060147B" w:rsidRDefault="0001255C" w:rsidP="0060147B">
            <w:pPr>
              <w:jc w:val="center"/>
              <w:rPr>
                <w:b/>
              </w:rPr>
            </w:pPr>
            <w:r w:rsidRPr="0060147B">
              <w:rPr>
                <w:b/>
              </w:rPr>
              <w:t>Деятельность ученика, формы работы</w:t>
            </w:r>
          </w:p>
        </w:tc>
        <w:tc>
          <w:tcPr>
            <w:tcW w:w="910" w:type="dxa"/>
            <w:vAlign w:val="center"/>
          </w:tcPr>
          <w:p w:rsidR="0001255C" w:rsidRPr="0060147B" w:rsidRDefault="0001255C" w:rsidP="0060147B">
            <w:pPr>
              <w:jc w:val="center"/>
              <w:rPr>
                <w:b/>
              </w:rPr>
            </w:pPr>
            <w:r w:rsidRPr="0060147B">
              <w:rPr>
                <w:b/>
              </w:rPr>
              <w:t>Время</w:t>
            </w:r>
          </w:p>
          <w:p w:rsidR="0001255C" w:rsidRPr="0060147B" w:rsidRDefault="0001255C" w:rsidP="0060147B">
            <w:pPr>
              <w:jc w:val="center"/>
              <w:rPr>
                <w:i/>
              </w:rPr>
            </w:pPr>
            <w:r w:rsidRPr="0060147B">
              <w:rPr>
                <w:i/>
              </w:rPr>
              <w:t>(в мин.)</w:t>
            </w:r>
          </w:p>
          <w:p w:rsidR="0001255C" w:rsidRPr="0060147B" w:rsidRDefault="0001255C" w:rsidP="0060147B">
            <w:pPr>
              <w:jc w:val="center"/>
              <w:rPr>
                <w:b/>
              </w:rPr>
            </w:pP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  <w:vAlign w:val="center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Организационный этап </w:t>
            </w:r>
            <w:r w:rsidRPr="0060147B">
              <w:rPr>
                <w:bCs/>
                <w:color w:val="000000"/>
              </w:rPr>
              <w:br/>
            </w:r>
            <w:r w:rsidRPr="0060147B">
              <w:rPr>
                <w:bCs/>
                <w:color w:val="000000"/>
              </w:rPr>
              <w:br/>
            </w:r>
            <w:r w:rsidRPr="0060147B">
              <w:rPr>
                <w:bCs/>
                <w:color w:val="000000"/>
              </w:rPr>
              <w:br/>
            </w:r>
            <w:r w:rsidRPr="0060147B">
              <w:rPr>
                <w:bCs/>
                <w:color w:val="000000"/>
              </w:rPr>
              <w:br/>
            </w:r>
          </w:p>
        </w:tc>
        <w:tc>
          <w:tcPr>
            <w:tcW w:w="1800" w:type="dxa"/>
          </w:tcPr>
          <w:p w:rsidR="0001255C" w:rsidRPr="003078D0" w:rsidRDefault="0001255C" w:rsidP="00B342B2">
            <w:r w:rsidRPr="003078D0">
              <w:t>Диалог:</w:t>
            </w:r>
          </w:p>
          <w:p w:rsidR="0001255C" w:rsidRPr="003078D0" w:rsidRDefault="0001255C" w:rsidP="00B342B2">
            <w:r w:rsidRPr="003078D0">
              <w:t xml:space="preserve"> учитель -  класс</w:t>
            </w:r>
          </w:p>
        </w:tc>
        <w:tc>
          <w:tcPr>
            <w:tcW w:w="3420" w:type="dxa"/>
          </w:tcPr>
          <w:p w:rsidR="0001255C" w:rsidRPr="003078D0" w:rsidRDefault="0001255C" w:rsidP="00B342B2">
            <w:r w:rsidRPr="003078D0">
              <w:t>Учитель проверяет, насколько комфортно чувствуют себя ученики, готовность рабочего места, создает ситуацию успеха</w:t>
            </w:r>
          </w:p>
        </w:tc>
        <w:tc>
          <w:tcPr>
            <w:tcW w:w="4454" w:type="dxa"/>
          </w:tcPr>
          <w:p w:rsidR="0001255C" w:rsidRPr="003078D0" w:rsidRDefault="0001255C" w:rsidP="00B342B2">
            <w:r w:rsidRPr="0060147B">
              <w:rPr>
                <w:rFonts w:eastAsia="Times New Roman"/>
                <w:lang w:eastAsia="ru-RU"/>
              </w:rPr>
              <w:t>Готовят рабочее место.</w:t>
            </w:r>
          </w:p>
        </w:tc>
        <w:tc>
          <w:tcPr>
            <w:tcW w:w="910" w:type="dxa"/>
          </w:tcPr>
          <w:p w:rsidR="0001255C" w:rsidRPr="003078D0" w:rsidRDefault="0001255C" w:rsidP="00B342B2">
            <w:r>
              <w:t>1мин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 xml:space="preserve">этап подготовки учащихся к активному и сознательному восприятию нового материала  </w:t>
            </w:r>
          </w:p>
        </w:tc>
        <w:tc>
          <w:tcPr>
            <w:tcW w:w="1800" w:type="dxa"/>
          </w:tcPr>
          <w:p w:rsidR="0001255C" w:rsidRDefault="0001255C" w:rsidP="00B342B2">
            <w:r w:rsidRPr="003078D0">
              <w:t>Устное сообщение учителя</w:t>
            </w:r>
          </w:p>
          <w:p w:rsidR="0001255C" w:rsidRDefault="0001255C" w:rsidP="00B342B2"/>
          <w:p w:rsidR="0001255C" w:rsidRPr="00380E9B" w:rsidRDefault="0001255C" w:rsidP="00B342B2">
            <w:r>
              <w:t>Слайд1</w:t>
            </w:r>
          </w:p>
        </w:tc>
        <w:tc>
          <w:tcPr>
            <w:tcW w:w="3420" w:type="dxa"/>
          </w:tcPr>
          <w:p w:rsidR="0001255C" w:rsidRPr="003078D0" w:rsidRDefault="0001255C" w:rsidP="0060147B">
            <w:pPr>
              <w:jc w:val="both"/>
            </w:pPr>
            <w:r w:rsidRPr="003078D0">
              <w:t>Каждый день мы не произносим слова «здравствуйте» или «здорово». А задумывались ли вы, что эти слова обозначают?</w:t>
            </w:r>
          </w:p>
          <w:p w:rsidR="0001255C" w:rsidRPr="003078D0" w:rsidRDefault="0001255C" w:rsidP="0060147B">
            <w:pPr>
              <w:jc w:val="both"/>
            </w:pPr>
            <w:r w:rsidRPr="003078D0">
              <w:t>Древнерусское слово «съдоровъ» обозначает – из хорошего дерева, значит употребить слово «здравствуйте» - пожелать быть твёрдым и крепким как дерево. У русского народа, живущего в лесном краю, деревья считались носителями жизненной энергии, которая могла передаться человеку и дать ему силы и здоровье.  Обряд мытья в бане с веником – это передача человеку крепости дерева.</w:t>
            </w:r>
          </w:p>
          <w:p w:rsidR="0001255C" w:rsidRPr="003078D0" w:rsidRDefault="0001255C" w:rsidP="00B342B2"/>
          <w:p w:rsidR="0001255C" w:rsidRPr="003078D0" w:rsidRDefault="0001255C" w:rsidP="00B342B2">
            <w:r w:rsidRPr="003078D0">
              <w:t xml:space="preserve">Ребята! Сегодня на урок я принесла много разных вещей, давайте посмотрим и назовем,  к чему они относятся? (спички, лист бумаги, картон, спилы деревьев и т.д.) Давайте попробуем определить, что у них общего? </w:t>
            </w:r>
          </w:p>
          <w:p w:rsidR="0001255C" w:rsidRPr="003078D0" w:rsidRDefault="0001255C" w:rsidP="00B342B2">
            <w:r w:rsidRPr="003078D0">
              <w:t>Попробуйте сформулировать  тему нашего урока?</w:t>
            </w:r>
          </w:p>
          <w:p w:rsidR="0001255C" w:rsidRPr="0060147B" w:rsidRDefault="0001255C" w:rsidP="00B342B2">
            <w:pPr>
              <w:rPr>
                <w:rFonts w:eastAsia="Times New Roman"/>
                <w:lang w:eastAsia="ru-RU"/>
              </w:rPr>
            </w:pPr>
            <w:r w:rsidRPr="0060147B">
              <w:rPr>
                <w:rFonts w:eastAsia="Times New Roman"/>
                <w:lang w:eastAsia="ru-RU"/>
              </w:rPr>
              <w:t xml:space="preserve">Тема: « Лесной комплекс России ». Записать тему урока </w:t>
            </w:r>
          </w:p>
          <w:p w:rsidR="0001255C" w:rsidRPr="0060147B" w:rsidRDefault="0001255C" w:rsidP="0060147B">
            <w:pPr>
              <w:tabs>
                <w:tab w:val="left" w:pos="0"/>
              </w:tabs>
              <w:rPr>
                <w:rFonts w:eastAsia="Times New Roman"/>
                <w:i/>
                <w:lang w:eastAsia="ru-RU"/>
              </w:rPr>
            </w:pPr>
            <w:r w:rsidRPr="0060147B">
              <w:rPr>
                <w:rFonts w:eastAsia="Times New Roman"/>
                <w:lang w:eastAsia="ru-RU"/>
              </w:rPr>
              <w:t xml:space="preserve">Определяет  цель урока по теме </w:t>
            </w:r>
          </w:p>
          <w:p w:rsidR="0001255C" w:rsidRPr="003078D0" w:rsidRDefault="0001255C" w:rsidP="00B342B2"/>
        </w:tc>
        <w:tc>
          <w:tcPr>
            <w:tcW w:w="4454" w:type="dxa"/>
          </w:tcPr>
          <w:p w:rsidR="0001255C" w:rsidRPr="003078D0" w:rsidRDefault="0001255C" w:rsidP="00B342B2">
            <w:r w:rsidRPr="003078D0">
              <w:t>  Предлагают варианты ответов.</w:t>
            </w:r>
          </w:p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>
            <w:r w:rsidRPr="003078D0">
              <w:t>записывают  тему урока в тетрадь</w:t>
            </w:r>
          </w:p>
        </w:tc>
        <w:tc>
          <w:tcPr>
            <w:tcW w:w="910" w:type="dxa"/>
          </w:tcPr>
          <w:p w:rsidR="0001255C" w:rsidRPr="003078D0" w:rsidRDefault="0001255C" w:rsidP="00B342B2">
            <w:r>
              <w:t>2мин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этап актуализации знаний </w:t>
            </w:r>
          </w:p>
        </w:tc>
        <w:tc>
          <w:tcPr>
            <w:tcW w:w="1800" w:type="dxa"/>
          </w:tcPr>
          <w:p w:rsidR="0001255C" w:rsidRDefault="0001255C" w:rsidP="00B342B2">
            <w:r w:rsidRPr="003078D0">
              <w:t xml:space="preserve"> Групповая работа с картой</w:t>
            </w:r>
          </w:p>
          <w:p w:rsidR="0001255C" w:rsidRDefault="0001255C" w:rsidP="00B342B2"/>
          <w:p w:rsidR="0001255C" w:rsidRPr="00380E9B" w:rsidRDefault="0001255C" w:rsidP="00B342B2">
            <w:r>
              <w:t>Слайд 2</w:t>
            </w:r>
          </w:p>
        </w:tc>
        <w:tc>
          <w:tcPr>
            <w:tcW w:w="3420" w:type="dxa"/>
          </w:tcPr>
          <w:p w:rsidR="0001255C" w:rsidRPr="003078D0" w:rsidRDefault="0001255C" w:rsidP="00B342B2">
            <w:r w:rsidRPr="003078D0">
              <w:t>Для того, чтобы разобраться в этой непростой теме, придется вспомнить то, что вы проходили в 8-м классе.</w:t>
            </w:r>
          </w:p>
          <w:p w:rsidR="0001255C" w:rsidRPr="003078D0" w:rsidRDefault="0001255C" w:rsidP="00B342B2">
            <w:r w:rsidRPr="003078D0">
              <w:t>Посмотрите, пожалуйста, на карту. Мы с вами уже много знаем о лесах. Глядя на нее, определим, какие типы лесов размещены на территории России и где они располагаются.</w:t>
            </w:r>
          </w:p>
          <w:p w:rsidR="0001255C" w:rsidRPr="003078D0" w:rsidRDefault="0001255C" w:rsidP="00B342B2"/>
          <w:p w:rsidR="0001255C" w:rsidRPr="003078D0" w:rsidRDefault="0001255C" w:rsidP="00B342B2">
            <w:r w:rsidRPr="003078D0">
              <w:t>.</w:t>
            </w:r>
          </w:p>
          <w:p w:rsidR="0001255C" w:rsidRPr="003078D0" w:rsidRDefault="0001255C" w:rsidP="00B342B2"/>
        </w:tc>
        <w:tc>
          <w:tcPr>
            <w:tcW w:w="4454" w:type="dxa"/>
          </w:tcPr>
          <w:p w:rsidR="0001255C" w:rsidRPr="003078D0" w:rsidRDefault="0001255C" w:rsidP="00B342B2">
            <w:r w:rsidRPr="003078D0">
              <w:t>Ученики определяют тип леса по картинке, и называют район их размещения, выходя к настенной карте, клеят картинку со стикером на карту, показывая местоположение района</w:t>
            </w:r>
          </w:p>
        </w:tc>
        <w:tc>
          <w:tcPr>
            <w:tcW w:w="910" w:type="dxa"/>
          </w:tcPr>
          <w:p w:rsidR="0001255C" w:rsidRPr="003078D0" w:rsidRDefault="0001255C" w:rsidP="00B342B2">
            <w:r>
              <w:t>3 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этап изучения новых знаний и способов деятельности </w:t>
            </w:r>
          </w:p>
        </w:tc>
        <w:tc>
          <w:tcPr>
            <w:tcW w:w="1800" w:type="dxa"/>
          </w:tcPr>
          <w:p w:rsidR="0001255C" w:rsidRPr="003078D0" w:rsidRDefault="0001255C" w:rsidP="00B342B2">
            <w:r w:rsidRPr="003078D0">
              <w:t>Объяснительно – иллюстративный,</w:t>
            </w:r>
          </w:p>
          <w:p w:rsidR="0001255C" w:rsidRDefault="0001255C" w:rsidP="00B342B2">
            <w:r w:rsidRPr="003078D0">
              <w:t>частично-поисковый</w:t>
            </w:r>
            <w:r w:rsidRPr="0060147B">
              <w:rPr>
                <w:bCs/>
              </w:rPr>
              <w:t xml:space="preserve"> Групповая работа</w:t>
            </w:r>
          </w:p>
          <w:p w:rsidR="0001255C" w:rsidRPr="00380E9B" w:rsidRDefault="0001255C" w:rsidP="00B342B2"/>
          <w:p w:rsidR="0001255C" w:rsidRPr="00380E9B" w:rsidRDefault="0001255C" w:rsidP="00B342B2"/>
          <w:p w:rsidR="0001255C" w:rsidRDefault="0001255C" w:rsidP="00B342B2"/>
          <w:p w:rsidR="0001255C" w:rsidRPr="00380E9B" w:rsidRDefault="0001255C" w:rsidP="0060147B">
            <w:pPr>
              <w:jc w:val="center"/>
            </w:pPr>
            <w:r>
              <w:t>Слайд 3-6</w:t>
            </w:r>
          </w:p>
        </w:tc>
        <w:tc>
          <w:tcPr>
            <w:tcW w:w="3420" w:type="dxa"/>
          </w:tcPr>
          <w:p w:rsidR="0001255C" w:rsidRPr="003078D0" w:rsidRDefault="0001255C" w:rsidP="00B342B2">
            <w:r w:rsidRPr="003078D0">
              <w:t>Россия обладает крупнейшими запасами древесины – более ¼ от мировых запасов.</w:t>
            </w:r>
          </w:p>
          <w:p w:rsidR="0001255C" w:rsidRPr="003078D0" w:rsidRDefault="0001255C" w:rsidP="00B342B2">
            <w:r w:rsidRPr="003078D0">
              <w:t>Лес издревле воспевался человеком. О нем сложено множество стихов и песен. Но не только лишь красотой леса можно восхищаться. Сейчас я приведу пример стихотворения о лесе.</w:t>
            </w:r>
          </w:p>
          <w:p w:rsidR="0001255C" w:rsidRPr="003078D0" w:rsidRDefault="0001255C" w:rsidP="00B342B2">
            <w:r w:rsidRPr="003078D0">
              <w:t>Раскинулись там кедры-великаны,</w:t>
            </w:r>
          </w:p>
          <w:p w:rsidR="0001255C" w:rsidRPr="003078D0" w:rsidRDefault="0001255C" w:rsidP="00B342B2">
            <w:r w:rsidRPr="003078D0">
              <w:t>В траве, петляя, тропка вдаль бежит.</w:t>
            </w:r>
          </w:p>
          <w:p w:rsidR="0001255C" w:rsidRPr="003078D0" w:rsidRDefault="0001255C" w:rsidP="00B342B2">
            <w:r w:rsidRPr="003078D0">
              <w:t>А по утрам там шепчутся туманы,</w:t>
            </w:r>
          </w:p>
          <w:p w:rsidR="0001255C" w:rsidRPr="003078D0" w:rsidRDefault="0001255C" w:rsidP="00B342B2">
            <w:r w:rsidRPr="003078D0">
              <w:t>И хвойный запах голову кружИт.</w:t>
            </w:r>
          </w:p>
          <w:p w:rsidR="0001255C" w:rsidRPr="003078D0" w:rsidRDefault="0001255C" w:rsidP="00B342B2">
            <w:r w:rsidRPr="003078D0">
              <w:t>Пушного зверя водится немало,</w:t>
            </w:r>
          </w:p>
          <w:p w:rsidR="0001255C" w:rsidRPr="003078D0" w:rsidRDefault="0001255C" w:rsidP="00B342B2">
            <w:r w:rsidRPr="003078D0">
              <w:t>Красавец-соболь, норка и песец.</w:t>
            </w:r>
          </w:p>
          <w:p w:rsidR="0001255C" w:rsidRPr="003078D0" w:rsidRDefault="0001255C" w:rsidP="00B342B2">
            <w:r w:rsidRPr="003078D0">
              <w:t>И мишка бурый шествует устало -</w:t>
            </w:r>
          </w:p>
          <w:p w:rsidR="0001255C" w:rsidRPr="003078D0" w:rsidRDefault="0001255C" w:rsidP="00B342B2">
            <w:r w:rsidRPr="003078D0">
              <w:t>Он царь тайги и доблестный боец.</w:t>
            </w:r>
          </w:p>
          <w:p w:rsidR="0001255C" w:rsidRPr="003078D0" w:rsidRDefault="0001255C" w:rsidP="00B342B2">
            <w:r w:rsidRPr="003078D0">
              <w:t>Там осенью ковры из листопада,</w:t>
            </w:r>
          </w:p>
          <w:p w:rsidR="0001255C" w:rsidRPr="003078D0" w:rsidRDefault="0001255C" w:rsidP="00B342B2">
            <w:r w:rsidRPr="003078D0">
              <w:t>Ореха, ягод и грибов дары.</w:t>
            </w:r>
          </w:p>
          <w:p w:rsidR="0001255C" w:rsidRPr="003078D0" w:rsidRDefault="0001255C" w:rsidP="00B342B2">
            <w:r w:rsidRPr="003078D0">
              <w:t>Простор окинуть - не хватает взгляда,</w:t>
            </w:r>
          </w:p>
          <w:p w:rsidR="0001255C" w:rsidRPr="003078D0" w:rsidRDefault="0001255C" w:rsidP="00B342B2">
            <w:r w:rsidRPr="003078D0">
              <w:t>И на охране - злые комары..</w:t>
            </w:r>
          </w:p>
          <w:p w:rsidR="0001255C" w:rsidRPr="003078D0" w:rsidRDefault="0001255C" w:rsidP="00B342B2">
            <w:r w:rsidRPr="003078D0">
              <w:t>А теперь, прослушав это замечательное стихотворение, попытайтесь выполнить задание:</w:t>
            </w:r>
          </w:p>
        </w:tc>
        <w:tc>
          <w:tcPr>
            <w:tcW w:w="4454" w:type="dxa"/>
          </w:tcPr>
          <w:p w:rsidR="0001255C" w:rsidRPr="0060147B" w:rsidRDefault="0001255C" w:rsidP="00B342B2">
            <w:pPr>
              <w:rPr>
                <w:bCs/>
              </w:rPr>
            </w:pPr>
            <w:r w:rsidRPr="0060147B">
              <w:rPr>
                <w:bCs/>
              </w:rPr>
              <w:t>Задание №1. заполнить схему</w:t>
            </w:r>
          </w:p>
          <w:p w:rsidR="0001255C" w:rsidRPr="003078D0" w:rsidRDefault="0001255C" w:rsidP="0060147B">
            <w:pPr>
              <w:jc w:val="both"/>
            </w:pPr>
            <w:r w:rsidRPr="003078D0">
              <w:t xml:space="preserve">Что даёт человеку дерево, лес? </w:t>
            </w:r>
          </w:p>
          <w:p w:rsidR="0001255C" w:rsidRPr="003078D0" w:rsidRDefault="0001255C" w:rsidP="0060147B">
            <w:pPr>
              <w:jc w:val="both"/>
            </w:pPr>
            <w:r w:rsidRPr="003078D0">
              <w:t xml:space="preserve">                                                        </w:t>
            </w:r>
          </w:p>
          <w:p w:rsidR="0001255C" w:rsidRPr="003078D0" w:rsidRDefault="0001255C" w:rsidP="0060147B">
            <w:pPr>
              <w:jc w:val="both"/>
            </w:pPr>
            <w:r w:rsidRPr="003078D0">
              <w:t xml:space="preserve">                 </w:t>
            </w:r>
            <w:r>
              <w:t xml:space="preserve">          </w:t>
            </w:r>
            <w:r w:rsidRPr="003078D0">
              <w:t xml:space="preserve">  </w:t>
            </w:r>
            <w:r w:rsidRPr="0060147B">
              <w:rPr>
                <w:rFonts w:ascii="SimSun" w:eastAsia="SimSun" w:hAnsi="SimSun" w:cs="SimSun" w:hint="eastAsia"/>
              </w:rPr>
              <w:t>↖</w:t>
            </w:r>
            <w:r w:rsidRPr="003078D0">
              <w:t xml:space="preserve">   ↑   </w:t>
            </w:r>
            <w:r w:rsidRPr="0060147B">
              <w:rPr>
                <w:rFonts w:ascii="SimSun" w:eastAsia="SimSun" w:hAnsi="SimSun" w:cs="SimSun" w:hint="eastAsia"/>
              </w:rPr>
              <w:t>↗</w:t>
            </w:r>
          </w:p>
          <w:p w:rsidR="0001255C" w:rsidRPr="003078D0" w:rsidRDefault="0001255C" w:rsidP="0060147B">
            <w:pPr>
              <w:jc w:val="center"/>
            </w:pPr>
            <w:r w:rsidRPr="003078D0">
              <w:t>← Значение леса →</w:t>
            </w:r>
          </w:p>
          <w:p w:rsidR="0001255C" w:rsidRPr="003078D0" w:rsidRDefault="0001255C" w:rsidP="0060147B">
            <w:pPr>
              <w:jc w:val="center"/>
            </w:pPr>
            <w:r w:rsidRPr="0060147B">
              <w:rPr>
                <w:rFonts w:ascii="SimSun" w:eastAsia="SimSun" w:hAnsi="SimSun" w:cs="SimSun" w:hint="eastAsia"/>
              </w:rPr>
              <w:t>↙</w:t>
            </w:r>
            <w:r w:rsidRPr="003078D0">
              <w:t xml:space="preserve">   ↓   </w:t>
            </w:r>
            <w:r w:rsidRPr="0060147B">
              <w:rPr>
                <w:rFonts w:ascii="SimSun" w:eastAsia="SimSun" w:hAnsi="SimSun" w:cs="SimSun" w:hint="eastAsia"/>
              </w:rPr>
              <w:t>↘</w:t>
            </w:r>
          </w:p>
          <w:p w:rsidR="0001255C" w:rsidRPr="003078D0" w:rsidRDefault="0001255C" w:rsidP="0060147B">
            <w:pPr>
              <w:jc w:val="both"/>
            </w:pPr>
          </w:p>
          <w:p w:rsidR="0001255C" w:rsidRPr="003078D0" w:rsidRDefault="0001255C" w:rsidP="0060147B">
            <w:pPr>
              <w:jc w:val="both"/>
            </w:pPr>
          </w:p>
          <w:p w:rsidR="0001255C" w:rsidRPr="003078D0" w:rsidRDefault="0001255C" w:rsidP="00B342B2"/>
        </w:tc>
        <w:tc>
          <w:tcPr>
            <w:tcW w:w="910" w:type="dxa"/>
          </w:tcPr>
          <w:p w:rsidR="0001255C" w:rsidRPr="003078D0" w:rsidRDefault="0001255C" w:rsidP="00B342B2">
            <w:r>
              <w:t>2 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этап первичной проверки понимания изученного </w:t>
            </w:r>
          </w:p>
        </w:tc>
        <w:tc>
          <w:tcPr>
            <w:tcW w:w="1800" w:type="dxa"/>
          </w:tcPr>
          <w:p w:rsidR="0001255C" w:rsidRDefault="0001255C" w:rsidP="00B342B2">
            <w:r w:rsidRPr="003078D0">
              <w:t>Работа в группах с картами и и выполнение практического задания индивидуально в контурных картах</w:t>
            </w:r>
          </w:p>
          <w:p w:rsidR="0001255C" w:rsidRDefault="0001255C" w:rsidP="00B342B2"/>
          <w:p w:rsidR="0001255C" w:rsidRPr="00380E9B" w:rsidRDefault="0001255C" w:rsidP="00B342B2">
            <w:r>
              <w:t>Слайд 7</w:t>
            </w:r>
          </w:p>
        </w:tc>
        <w:tc>
          <w:tcPr>
            <w:tcW w:w="3420" w:type="dxa"/>
          </w:tcPr>
          <w:p w:rsidR="0001255C" w:rsidRPr="003078D0" w:rsidRDefault="0001255C" w:rsidP="00B342B2">
            <w:r w:rsidRPr="003078D0">
              <w:t>См. карту «Лесная промышленность».</w:t>
            </w:r>
          </w:p>
          <w:p w:rsidR="0001255C" w:rsidRPr="003078D0" w:rsidRDefault="0001255C" w:rsidP="00B342B2">
            <w:r>
              <w:t>1.</w:t>
            </w:r>
            <w:r w:rsidRPr="003078D0">
              <w:t>Одинакова ли площадь под лесами в Западной и Восточной экономических зонах?</w:t>
            </w:r>
          </w:p>
          <w:p w:rsidR="0001255C" w:rsidRPr="003078D0" w:rsidRDefault="0001255C" w:rsidP="00B342B2">
            <w:r>
              <w:t>2.</w:t>
            </w:r>
            <w:r w:rsidRPr="003078D0">
              <w:t>Каков удельный вес территории Западной экономической зоны по запасам древесины? А Восточной экономической зоны?</w:t>
            </w:r>
          </w:p>
          <w:p w:rsidR="0001255C" w:rsidRPr="003078D0" w:rsidRDefault="0001255C" w:rsidP="00B342B2">
            <w:r>
              <w:t>3.</w:t>
            </w:r>
            <w:r w:rsidRPr="003078D0">
              <w:t>Какая зона даёт больший  % заготовляемой древесины?</w:t>
            </w:r>
          </w:p>
        </w:tc>
        <w:tc>
          <w:tcPr>
            <w:tcW w:w="4454" w:type="dxa"/>
          </w:tcPr>
          <w:p w:rsidR="0001255C" w:rsidRPr="0060147B" w:rsidRDefault="0001255C" w:rsidP="0060147B">
            <w:pPr>
              <w:jc w:val="both"/>
              <w:rPr>
                <w:bCs/>
                <w:i/>
              </w:rPr>
            </w:pPr>
            <w:r w:rsidRPr="0060147B">
              <w:rPr>
                <w:bCs/>
              </w:rPr>
              <w:t>Задание №2</w:t>
            </w:r>
            <w:r w:rsidRPr="0060147B">
              <w:rPr>
                <w:bCs/>
                <w:i/>
              </w:rPr>
              <w:t xml:space="preserve">  </w:t>
            </w:r>
            <w:r w:rsidRPr="0060147B">
              <w:rPr>
                <w:bCs/>
                <w:iCs/>
              </w:rPr>
              <w:t>анализируют  карты</w:t>
            </w:r>
          </w:p>
          <w:p w:rsidR="0001255C" w:rsidRPr="0060147B" w:rsidRDefault="0001255C" w:rsidP="0060147B">
            <w:pPr>
              <w:jc w:val="both"/>
              <w:rPr>
                <w:bCs/>
                <w:i/>
              </w:rPr>
            </w:pPr>
            <w:r w:rsidRPr="0060147B">
              <w:rPr>
                <w:bCs/>
                <w:iCs/>
              </w:rPr>
              <w:t xml:space="preserve">Как размещаются  лесные ресурсы в России. </w:t>
            </w:r>
          </w:p>
          <w:p w:rsidR="0001255C" w:rsidRPr="003078D0" w:rsidRDefault="0001255C" w:rsidP="00B342B2">
            <w:r w:rsidRPr="003078D0">
              <w:t>Работа с контурной картой и картой  «Лесной комплекс»</w:t>
            </w:r>
          </w:p>
          <w:p w:rsidR="0001255C" w:rsidRPr="0060147B" w:rsidRDefault="0001255C" w:rsidP="0060147B">
            <w:pPr>
              <w:pStyle w:val="1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47B">
              <w:rPr>
                <w:rFonts w:ascii="Times New Roman" w:hAnsi="Times New Roman"/>
                <w:sz w:val="24"/>
                <w:szCs w:val="24"/>
              </w:rPr>
              <w:t>Отметим  желтой штриховкой лесодефицитные и зеленой штриховкой лесоизбыточные районы.</w:t>
            </w:r>
          </w:p>
          <w:p w:rsidR="0001255C" w:rsidRPr="0060147B" w:rsidRDefault="0001255C" w:rsidP="0060147B">
            <w:pPr>
              <w:pStyle w:val="1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47B">
              <w:rPr>
                <w:rFonts w:ascii="Times New Roman" w:hAnsi="Times New Roman"/>
                <w:sz w:val="24"/>
                <w:szCs w:val="24"/>
              </w:rPr>
              <w:t>В какой из этих зон находимся мы? Отметить красным Х</w:t>
            </w:r>
          </w:p>
          <w:p w:rsidR="0001255C" w:rsidRPr="0060147B" w:rsidRDefault="0001255C" w:rsidP="0060147B">
            <w:pPr>
              <w:pStyle w:val="1"/>
              <w:numPr>
                <w:ilvl w:val="0"/>
                <w:numId w:val="2"/>
              </w:num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147B">
              <w:rPr>
                <w:rFonts w:ascii="Times New Roman" w:hAnsi="Times New Roman"/>
                <w:sz w:val="24"/>
                <w:szCs w:val="24"/>
              </w:rPr>
              <w:t>В каком из этих районов, по-вашему, мнению, ведётся лесозаготовка? Отметить синим Х</w:t>
            </w:r>
          </w:p>
          <w:p w:rsidR="0001255C" w:rsidRPr="003078D0" w:rsidRDefault="0001255C" w:rsidP="00B342B2"/>
        </w:tc>
        <w:tc>
          <w:tcPr>
            <w:tcW w:w="910" w:type="dxa"/>
          </w:tcPr>
          <w:p w:rsidR="0001255C" w:rsidRPr="003078D0" w:rsidRDefault="0001255C" w:rsidP="00B342B2">
            <w:r>
              <w:t>5 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этап закрепления изученного </w:t>
            </w:r>
          </w:p>
        </w:tc>
        <w:tc>
          <w:tcPr>
            <w:tcW w:w="1800" w:type="dxa"/>
          </w:tcPr>
          <w:p w:rsidR="0001255C" w:rsidRPr="003078D0" w:rsidRDefault="0001255C" w:rsidP="0060147B">
            <w:pPr>
              <w:tabs>
                <w:tab w:val="left" w:pos="0"/>
              </w:tabs>
            </w:pPr>
            <w:r w:rsidRPr="0060147B">
              <w:rPr>
                <w:bCs/>
                <w:iCs/>
              </w:rPr>
              <w:t xml:space="preserve">Индивидуальная  работа </w:t>
            </w:r>
            <w:r w:rsidRPr="003078D0">
              <w:t>Эвристический частично-поисковый</w:t>
            </w:r>
          </w:p>
          <w:p w:rsidR="0001255C" w:rsidRDefault="0001255C" w:rsidP="00B342B2">
            <w:r>
              <w:t>Слайд 8-9</w:t>
            </w:r>
          </w:p>
          <w:p w:rsidR="0001255C" w:rsidRPr="00EB0764" w:rsidRDefault="0001255C" w:rsidP="00B342B2"/>
          <w:p w:rsidR="0001255C" w:rsidRPr="00EB0764" w:rsidRDefault="0001255C" w:rsidP="00B342B2"/>
          <w:p w:rsidR="0001255C" w:rsidRPr="00EB0764" w:rsidRDefault="0001255C" w:rsidP="00B342B2"/>
          <w:p w:rsidR="0001255C" w:rsidRPr="00EB0764" w:rsidRDefault="0001255C" w:rsidP="00B342B2"/>
          <w:p w:rsidR="0001255C" w:rsidRPr="00EB0764" w:rsidRDefault="0001255C" w:rsidP="00B342B2"/>
          <w:p w:rsidR="0001255C" w:rsidRDefault="0001255C" w:rsidP="00B342B2"/>
          <w:p w:rsidR="0001255C" w:rsidRPr="00EB0764" w:rsidRDefault="0001255C" w:rsidP="00B342B2">
            <w:r>
              <w:t>Видео  слайд 10</w:t>
            </w:r>
          </w:p>
        </w:tc>
        <w:tc>
          <w:tcPr>
            <w:tcW w:w="3420" w:type="dxa"/>
          </w:tcPr>
          <w:p w:rsidR="0001255C" w:rsidRPr="003078D0" w:rsidRDefault="0001255C" w:rsidP="00B342B2">
            <w:r w:rsidRPr="0060147B">
              <w:rPr>
                <w:color w:val="000000"/>
              </w:rPr>
              <w:t>Организует деятельность</w:t>
            </w:r>
          </w:p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/>
          <w:p w:rsidR="0001255C" w:rsidRPr="003078D0" w:rsidRDefault="0001255C" w:rsidP="00B342B2">
            <w:r w:rsidRPr="003078D0">
              <w:t>Просмотр видеофрагмента по одной из отрасли ЛПК</w:t>
            </w:r>
          </w:p>
        </w:tc>
        <w:tc>
          <w:tcPr>
            <w:tcW w:w="4454" w:type="dxa"/>
          </w:tcPr>
          <w:p w:rsidR="0001255C" w:rsidRPr="0060147B" w:rsidRDefault="0001255C" w:rsidP="00B342B2">
            <w:pPr>
              <w:rPr>
                <w:bCs/>
                <w:iCs/>
              </w:rPr>
            </w:pPr>
            <w:r w:rsidRPr="0060147B">
              <w:rPr>
                <w:bCs/>
              </w:rPr>
              <w:t>Задание №3</w:t>
            </w:r>
            <w:r w:rsidRPr="0060147B">
              <w:rPr>
                <w:bCs/>
                <w:i/>
              </w:rPr>
              <w:t xml:space="preserve">  </w:t>
            </w:r>
            <w:r w:rsidRPr="0060147B">
              <w:rPr>
                <w:bCs/>
                <w:iCs/>
              </w:rPr>
              <w:t>.</w:t>
            </w:r>
          </w:p>
          <w:p w:rsidR="0001255C" w:rsidRPr="0060147B" w:rsidRDefault="0001255C" w:rsidP="00B342B2">
            <w:pPr>
              <w:rPr>
                <w:bCs/>
              </w:rPr>
            </w:pPr>
            <w:r w:rsidRPr="0060147B">
              <w:rPr>
                <w:bCs/>
                <w:iCs/>
              </w:rPr>
              <w:t xml:space="preserve">Используя  карту Лесной промышленности и текст учебника </w:t>
            </w:r>
            <w:r w:rsidRPr="0060147B">
              <w:rPr>
                <w:bCs/>
              </w:rPr>
              <w:t xml:space="preserve">§ 7стр.42 Каков состав лесной промышленного комплекса России? </w:t>
            </w:r>
          </w:p>
          <w:p w:rsidR="0001255C" w:rsidRPr="0060147B" w:rsidRDefault="0001255C" w:rsidP="00B342B2">
            <w:pPr>
              <w:rPr>
                <w:b/>
                <w:u w:val="single"/>
              </w:rPr>
            </w:pPr>
            <w:r>
              <w:rPr>
                <w:noProof/>
                <w:lang w:eastAsia="ru-RU"/>
              </w:rPr>
              <w:pict>
                <v:line id="_x0000_s1026" style="position:absolute;z-index:251656192" from="18pt,-392.1pt" to="27pt,-374.1pt">
                  <v:stroke endarrow="block"/>
                </v:line>
              </w:pict>
            </w:r>
            <w:r w:rsidRPr="0060147B">
              <w:rPr>
                <w:bCs/>
              </w:rPr>
              <w:t xml:space="preserve">  </w:t>
            </w:r>
            <w:r w:rsidRPr="0060147B">
              <w:rPr>
                <w:b/>
                <w:u w:val="single"/>
              </w:rPr>
              <w:t>ЛПК</w:t>
            </w:r>
          </w:p>
          <w:p w:rsidR="0001255C" w:rsidRPr="0060147B" w:rsidRDefault="0001255C" w:rsidP="00B342B2">
            <w:pPr>
              <w:rPr>
                <w:bCs/>
              </w:rPr>
            </w:pPr>
            <w:r>
              <w:rPr>
                <w:noProof/>
                <w:lang w:eastAsia="ru-RU"/>
              </w:rPr>
              <w:pict>
                <v:line id="_x0000_s1027" style="position:absolute;flip:x;z-index:251659264" from="0,.6pt" to="9pt,18.6pt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_x0000_s1028" style="position:absolute;z-index:251657216" from="36pt,.6pt" to="45pt,18.6pt">
                  <v:stroke endarrow="block"/>
                </v:line>
              </w:pict>
            </w:r>
            <w:r>
              <w:rPr>
                <w:noProof/>
                <w:lang w:eastAsia="ru-RU"/>
              </w:rPr>
              <w:pict>
                <v:line id="_x0000_s1029" style="position:absolute;z-index:251658240" from="27pt,.6pt" to="27pt,18.6pt">
                  <v:stroke endarrow="block"/>
                </v:line>
              </w:pict>
            </w:r>
          </w:p>
          <w:p w:rsidR="0001255C" w:rsidRPr="0060147B" w:rsidRDefault="0001255C" w:rsidP="00B342B2">
            <w:pPr>
              <w:rPr>
                <w:bCs/>
              </w:rPr>
            </w:pPr>
          </w:p>
          <w:p w:rsidR="0001255C" w:rsidRPr="003078D0" w:rsidRDefault="0001255C" w:rsidP="00B342B2"/>
        </w:tc>
        <w:tc>
          <w:tcPr>
            <w:tcW w:w="910" w:type="dxa"/>
          </w:tcPr>
          <w:p w:rsidR="0001255C" w:rsidRDefault="0001255C" w:rsidP="00B342B2">
            <w:r>
              <w:t>2 мин</w:t>
            </w:r>
          </w:p>
          <w:p w:rsidR="0001255C" w:rsidRPr="002A065E" w:rsidRDefault="0001255C" w:rsidP="00B342B2"/>
          <w:p w:rsidR="0001255C" w:rsidRPr="002A065E" w:rsidRDefault="0001255C" w:rsidP="00B342B2"/>
          <w:p w:rsidR="0001255C" w:rsidRPr="002A065E" w:rsidRDefault="0001255C" w:rsidP="00B342B2"/>
          <w:p w:rsidR="0001255C" w:rsidRPr="002A065E" w:rsidRDefault="0001255C" w:rsidP="00B342B2"/>
          <w:p w:rsidR="0001255C" w:rsidRPr="002A065E" w:rsidRDefault="0001255C" w:rsidP="00B342B2"/>
          <w:p w:rsidR="0001255C" w:rsidRPr="002A065E" w:rsidRDefault="0001255C" w:rsidP="00B342B2"/>
          <w:p w:rsidR="0001255C" w:rsidRPr="002A065E" w:rsidRDefault="0001255C" w:rsidP="00B342B2"/>
          <w:p w:rsidR="0001255C" w:rsidRPr="002A065E" w:rsidRDefault="0001255C" w:rsidP="00B342B2"/>
          <w:p w:rsidR="0001255C" w:rsidRPr="002A065E" w:rsidRDefault="0001255C" w:rsidP="00B342B2"/>
          <w:p w:rsidR="0001255C" w:rsidRPr="002A065E" w:rsidRDefault="0001255C" w:rsidP="00B342B2"/>
          <w:p w:rsidR="0001255C" w:rsidRPr="002A065E" w:rsidRDefault="0001255C" w:rsidP="00B342B2"/>
          <w:p w:rsidR="0001255C" w:rsidRDefault="0001255C" w:rsidP="00B342B2"/>
          <w:p w:rsidR="0001255C" w:rsidRPr="002A065E" w:rsidRDefault="0001255C" w:rsidP="00B342B2">
            <w:r>
              <w:t>2 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этап применения изученного </w:t>
            </w:r>
          </w:p>
        </w:tc>
        <w:tc>
          <w:tcPr>
            <w:tcW w:w="1800" w:type="dxa"/>
          </w:tcPr>
          <w:p w:rsidR="0001255C" w:rsidRPr="003078D0" w:rsidRDefault="0001255C" w:rsidP="00B342B2">
            <w:r w:rsidRPr="003078D0">
              <w:t>Групповая работа  частично-поисковый</w:t>
            </w:r>
          </w:p>
        </w:tc>
        <w:tc>
          <w:tcPr>
            <w:tcW w:w="3420" w:type="dxa"/>
          </w:tcPr>
          <w:p w:rsidR="0001255C" w:rsidRPr="003078D0" w:rsidRDefault="0001255C" w:rsidP="0060147B">
            <w:pPr>
              <w:tabs>
                <w:tab w:val="left" w:pos="0"/>
              </w:tabs>
            </w:pPr>
            <w:r w:rsidRPr="003078D0">
              <w:t>Проверяет правильность выполнения работы.</w:t>
            </w:r>
          </w:p>
          <w:p w:rsidR="0001255C" w:rsidRPr="003078D0" w:rsidRDefault="0001255C" w:rsidP="00B342B2"/>
        </w:tc>
        <w:tc>
          <w:tcPr>
            <w:tcW w:w="4454" w:type="dxa"/>
          </w:tcPr>
          <w:p w:rsidR="0001255C" w:rsidRPr="0060147B" w:rsidRDefault="0001255C" w:rsidP="00B342B2">
            <w:pPr>
              <w:rPr>
                <w:bCs/>
              </w:rPr>
            </w:pPr>
            <w:r w:rsidRPr="0060147B">
              <w:rPr>
                <w:bCs/>
              </w:rPr>
              <w:t xml:space="preserve">Задание №4. </w:t>
            </w:r>
          </w:p>
          <w:p w:rsidR="0001255C" w:rsidRPr="0060147B" w:rsidRDefault="0001255C" w:rsidP="00B342B2">
            <w:pPr>
              <w:rPr>
                <w:bCs/>
              </w:rPr>
            </w:pPr>
            <w:r w:rsidRPr="0060147B">
              <w:rPr>
                <w:bCs/>
              </w:rPr>
              <w:t>Используя текст § 7 и рис. 20 стр. 40 заполните таблицу</w:t>
            </w:r>
          </w:p>
          <w:p w:rsidR="0001255C" w:rsidRPr="0060147B" w:rsidRDefault="0001255C" w:rsidP="00B342B2">
            <w:pPr>
              <w:rPr>
                <w:bCs/>
              </w:rPr>
            </w:pPr>
            <w:r w:rsidRPr="0060147B">
              <w:rPr>
                <w:bCs/>
              </w:rPr>
              <w:t xml:space="preserve">   первая группа: выпускаемая продукция при механической переработке, </w:t>
            </w:r>
          </w:p>
          <w:p w:rsidR="0001255C" w:rsidRPr="003078D0" w:rsidRDefault="0001255C" w:rsidP="00B342B2">
            <w:r w:rsidRPr="0060147B">
              <w:rPr>
                <w:bCs/>
              </w:rPr>
              <w:t>вторая группа: выпускаем</w:t>
            </w:r>
            <w:r w:rsidRPr="003078D0">
              <w:t>ая продукция при химической обработке древесины.</w:t>
            </w:r>
          </w:p>
          <w:p w:rsidR="0001255C" w:rsidRPr="003078D0" w:rsidRDefault="0001255C" w:rsidP="00B342B2">
            <w:r w:rsidRPr="003078D0">
              <w:t xml:space="preserve"> </w:t>
            </w:r>
          </w:p>
          <w:tbl>
            <w:tblPr>
              <w:tblW w:w="40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227"/>
              <w:gridCol w:w="1800"/>
              <w:gridCol w:w="10"/>
            </w:tblGrid>
            <w:tr w:rsidR="0001255C" w:rsidRPr="003078D0" w:rsidTr="0060147B">
              <w:trPr>
                <w:gridAfter w:val="1"/>
                <w:wAfter w:w="10" w:type="dxa"/>
                <w:trHeight w:val="514"/>
              </w:trPr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sz w:val="16"/>
                      <w:szCs w:val="16"/>
                    </w:rPr>
                  </w:pPr>
                  <w:r w:rsidRPr="0060147B">
                    <w:rPr>
                      <w:sz w:val="16"/>
                      <w:szCs w:val="16"/>
                    </w:rPr>
                    <w:t>продукция при механической переработке древесины</w:t>
                  </w: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sz w:val="16"/>
                      <w:szCs w:val="16"/>
                    </w:rPr>
                  </w:pPr>
                  <w:r w:rsidRPr="0060147B">
                    <w:rPr>
                      <w:sz w:val="16"/>
                      <w:szCs w:val="16"/>
                    </w:rPr>
                    <w:t xml:space="preserve">продукция при химической </w:t>
                  </w:r>
                </w:p>
                <w:p w:rsidR="0001255C" w:rsidRPr="0060147B" w:rsidRDefault="0001255C" w:rsidP="00B342B2">
                  <w:pPr>
                    <w:rPr>
                      <w:sz w:val="16"/>
                      <w:szCs w:val="16"/>
                    </w:rPr>
                  </w:pPr>
                  <w:r w:rsidRPr="0060147B">
                    <w:rPr>
                      <w:sz w:val="16"/>
                      <w:szCs w:val="16"/>
                    </w:rPr>
                    <w:t>обработке древесины</w:t>
                  </w:r>
                </w:p>
              </w:tc>
            </w:tr>
            <w:tr w:rsidR="0001255C" w:rsidRPr="003078D0" w:rsidTr="0060147B">
              <w:trPr>
                <w:gridAfter w:val="1"/>
                <w:wAfter w:w="10" w:type="dxa"/>
                <w:trHeight w:val="177"/>
              </w:trPr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sz w:val="16"/>
                      <w:szCs w:val="16"/>
                    </w:rPr>
                  </w:pPr>
                </w:p>
              </w:tc>
            </w:tr>
            <w:tr w:rsidR="0001255C" w:rsidRPr="003078D0" w:rsidTr="0060147B">
              <w:trPr>
                <w:trHeight w:val="252"/>
              </w:trPr>
              <w:tc>
                <w:tcPr>
                  <w:tcW w:w="2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3078D0" w:rsidRDefault="0001255C" w:rsidP="00B342B2"/>
              </w:tc>
              <w:tc>
                <w:tcPr>
                  <w:tcW w:w="181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3078D0" w:rsidRDefault="0001255C" w:rsidP="00B342B2"/>
              </w:tc>
            </w:tr>
          </w:tbl>
          <w:p w:rsidR="0001255C" w:rsidRPr="003078D0" w:rsidRDefault="0001255C" w:rsidP="0060147B">
            <w:pPr>
              <w:ind w:right="206"/>
            </w:pPr>
          </w:p>
          <w:p w:rsidR="0001255C" w:rsidRPr="003078D0" w:rsidRDefault="0001255C" w:rsidP="00B342B2"/>
        </w:tc>
        <w:tc>
          <w:tcPr>
            <w:tcW w:w="910" w:type="dxa"/>
          </w:tcPr>
          <w:p w:rsidR="0001255C" w:rsidRPr="003078D0" w:rsidRDefault="0001255C" w:rsidP="00B342B2">
            <w:r>
              <w:t>3 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релаксация</w:t>
            </w:r>
          </w:p>
        </w:tc>
        <w:tc>
          <w:tcPr>
            <w:tcW w:w="1800" w:type="dxa"/>
          </w:tcPr>
          <w:p w:rsidR="0001255C" w:rsidRPr="003078D0" w:rsidRDefault="0001255C" w:rsidP="00B342B2">
            <w:r>
              <w:t>Слайд 11</w:t>
            </w:r>
          </w:p>
        </w:tc>
        <w:tc>
          <w:tcPr>
            <w:tcW w:w="3420" w:type="dxa"/>
          </w:tcPr>
          <w:p w:rsidR="0001255C" w:rsidRPr="003078D0" w:rsidRDefault="0001255C" w:rsidP="0060147B">
            <w:pPr>
              <w:tabs>
                <w:tab w:val="left" w:pos="0"/>
              </w:tabs>
            </w:pPr>
          </w:p>
        </w:tc>
        <w:tc>
          <w:tcPr>
            <w:tcW w:w="4454" w:type="dxa"/>
          </w:tcPr>
          <w:p w:rsidR="0001255C" w:rsidRPr="0060147B" w:rsidRDefault="0001255C" w:rsidP="00B342B2">
            <w:pPr>
              <w:rPr>
                <w:bCs/>
              </w:rPr>
            </w:pPr>
            <w:r w:rsidRPr="0060147B">
              <w:rPr>
                <w:bCs/>
              </w:rPr>
              <w:t>Слушают звуки леса</w:t>
            </w:r>
          </w:p>
        </w:tc>
        <w:tc>
          <w:tcPr>
            <w:tcW w:w="910" w:type="dxa"/>
          </w:tcPr>
          <w:p w:rsidR="0001255C" w:rsidRDefault="0001255C" w:rsidP="00B342B2">
            <w:r>
              <w:t>1мин</w:t>
            </w:r>
          </w:p>
        </w:tc>
      </w:tr>
      <w:tr w:rsidR="0001255C" w:rsidRPr="003078D0" w:rsidTr="0060147B">
        <w:trPr>
          <w:trHeight w:val="170"/>
        </w:trPr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этап обобщения и систематизации </w:t>
            </w:r>
          </w:p>
        </w:tc>
        <w:tc>
          <w:tcPr>
            <w:tcW w:w="1800" w:type="dxa"/>
          </w:tcPr>
          <w:p w:rsidR="0001255C" w:rsidRPr="00BE51D7" w:rsidRDefault="0001255C" w:rsidP="00B342B2">
            <w:r w:rsidRPr="003078D0">
              <w:t>Групповая работа</w:t>
            </w:r>
            <w:r>
              <w:t>,</w:t>
            </w:r>
            <w:r w:rsidRPr="003078D0">
              <w:t xml:space="preserve">  </w:t>
            </w:r>
            <w:r w:rsidRPr="00BE51D7">
              <w:t>исследовательский</w:t>
            </w:r>
          </w:p>
        </w:tc>
        <w:tc>
          <w:tcPr>
            <w:tcW w:w="3420" w:type="dxa"/>
          </w:tcPr>
          <w:p w:rsidR="0001255C" w:rsidRDefault="0001255C" w:rsidP="0060147B">
            <w:pPr>
              <w:jc w:val="both"/>
            </w:pPr>
            <w:r w:rsidRPr="003078D0">
              <w:t xml:space="preserve">Перед вами карта лесные базы России. Познакомимся с лесными базами страны – </w:t>
            </w:r>
            <w:r>
              <w:t>Североевропейская, Центральная,</w:t>
            </w:r>
          </w:p>
          <w:p w:rsidR="0001255C" w:rsidRPr="003078D0" w:rsidRDefault="0001255C" w:rsidP="0060147B">
            <w:pPr>
              <w:jc w:val="both"/>
            </w:pPr>
            <w:r w:rsidRPr="003078D0">
              <w:t>Волго – Уральская, Сибирская.</w:t>
            </w:r>
          </w:p>
          <w:p w:rsidR="0001255C" w:rsidRPr="003078D0" w:rsidRDefault="0001255C" w:rsidP="00B342B2"/>
        </w:tc>
        <w:tc>
          <w:tcPr>
            <w:tcW w:w="4454" w:type="dxa"/>
          </w:tcPr>
          <w:p w:rsidR="0001255C" w:rsidRPr="003078D0" w:rsidRDefault="0001255C" w:rsidP="00B342B2">
            <w:r w:rsidRPr="003078D0">
              <w:t xml:space="preserve">Задание № 6 </w:t>
            </w:r>
          </w:p>
          <w:p w:rsidR="0001255C" w:rsidRPr="003078D0" w:rsidRDefault="0001255C" w:rsidP="00B342B2">
            <w:r w:rsidRPr="003078D0">
              <w:t>Используя дополнительный  энциклопедический текст, составьте характеристику лесной базы по плану:</w:t>
            </w:r>
          </w:p>
          <w:p w:rsidR="0001255C" w:rsidRPr="003078D0" w:rsidRDefault="0001255C" w:rsidP="00B342B2">
            <w:r w:rsidRPr="003078D0">
              <w:t xml:space="preserve">Первая группа Североевропейская </w:t>
            </w:r>
          </w:p>
          <w:p w:rsidR="0001255C" w:rsidRPr="003078D0" w:rsidRDefault="0001255C" w:rsidP="00B342B2">
            <w:r w:rsidRPr="003078D0">
              <w:t>Вторая группа Сибирская</w:t>
            </w:r>
          </w:p>
          <w:p w:rsidR="0001255C" w:rsidRPr="003078D0" w:rsidRDefault="0001255C" w:rsidP="00B342B2">
            <w:r w:rsidRPr="003078D0">
              <w:t>1.</w:t>
            </w:r>
            <w:r w:rsidRPr="003078D0">
              <w:tab/>
              <w:t>ГП.</w:t>
            </w:r>
          </w:p>
          <w:p w:rsidR="0001255C" w:rsidRPr="003078D0" w:rsidRDefault="0001255C" w:rsidP="00B342B2">
            <w:r w:rsidRPr="003078D0">
              <w:t>2.</w:t>
            </w:r>
            <w:r w:rsidRPr="003078D0">
              <w:tab/>
              <w:t>Запасы древесины.</w:t>
            </w:r>
          </w:p>
          <w:p w:rsidR="0001255C" w:rsidRPr="003078D0" w:rsidRDefault="0001255C" w:rsidP="00B342B2">
            <w:r w:rsidRPr="003078D0">
              <w:t>3.</w:t>
            </w:r>
            <w:r w:rsidRPr="003078D0">
              <w:tab/>
              <w:t>Специализация на стадиях лесного производства.</w:t>
            </w:r>
          </w:p>
          <w:p w:rsidR="0001255C" w:rsidRPr="003078D0" w:rsidRDefault="0001255C" w:rsidP="00B342B2">
            <w:r w:rsidRPr="003078D0">
              <w:t>4.</w:t>
            </w:r>
            <w:r w:rsidRPr="003078D0">
              <w:tab/>
              <w:t>Центры лесной промышленности.</w:t>
            </w:r>
          </w:p>
          <w:p w:rsidR="0001255C" w:rsidRPr="003078D0" w:rsidRDefault="0001255C" w:rsidP="00B342B2">
            <w:r w:rsidRPr="003078D0">
              <w:t>5.</w:t>
            </w:r>
            <w:r w:rsidRPr="003078D0">
              <w:tab/>
              <w:t>Проблемы.</w:t>
            </w:r>
          </w:p>
          <w:p w:rsidR="0001255C" w:rsidRPr="0060147B" w:rsidRDefault="0001255C" w:rsidP="00B342B2">
            <w:pPr>
              <w:rPr>
                <w:b/>
                <w:bCs/>
              </w:rPr>
            </w:pPr>
            <w:r w:rsidRPr="0060147B">
              <w:rPr>
                <w:b/>
                <w:bCs/>
              </w:rPr>
              <w:t>Данные занести в таблицу: характеристика лесной базы</w:t>
            </w:r>
          </w:p>
          <w:p w:rsidR="0001255C" w:rsidRPr="0060147B" w:rsidRDefault="0001255C" w:rsidP="00B342B2">
            <w:pPr>
              <w:rPr>
                <w:b/>
                <w:bCs/>
              </w:rPr>
            </w:pPr>
          </w:p>
          <w:tbl>
            <w:tblPr>
              <w:tblW w:w="42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27"/>
              <w:gridCol w:w="1080"/>
              <w:gridCol w:w="1080"/>
              <w:gridCol w:w="900"/>
              <w:gridCol w:w="720"/>
            </w:tblGrid>
            <w:tr w:rsidR="0001255C" w:rsidRPr="003078D0" w:rsidTr="0060147B"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sz w:val="18"/>
                      <w:szCs w:val="18"/>
                    </w:rPr>
                  </w:pPr>
                  <w:r w:rsidRPr="0060147B">
                    <w:rPr>
                      <w:sz w:val="18"/>
                      <w:szCs w:val="18"/>
                    </w:rPr>
                    <w:t>ГП.</w:t>
                  </w:r>
                </w:p>
                <w:p w:rsidR="0001255C" w:rsidRPr="0060147B" w:rsidRDefault="0001255C" w:rsidP="00B342B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sz w:val="18"/>
                      <w:szCs w:val="18"/>
                    </w:rPr>
                  </w:pPr>
                  <w:r w:rsidRPr="0060147B">
                    <w:rPr>
                      <w:sz w:val="18"/>
                      <w:szCs w:val="18"/>
                    </w:rPr>
                    <w:t>Запасы древесины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60147B">
                  <w:pPr>
                    <w:ind w:firstLine="44"/>
                    <w:rPr>
                      <w:sz w:val="18"/>
                      <w:szCs w:val="18"/>
                    </w:rPr>
                  </w:pPr>
                  <w:r w:rsidRPr="0060147B">
                    <w:rPr>
                      <w:sz w:val="18"/>
                      <w:szCs w:val="18"/>
                    </w:rPr>
                    <w:t>Специализация на стадиях лесного производства</w:t>
                  </w:r>
                </w:p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sz w:val="18"/>
                      <w:szCs w:val="18"/>
                    </w:rPr>
                  </w:pPr>
                  <w:r w:rsidRPr="0060147B">
                    <w:rPr>
                      <w:sz w:val="18"/>
                      <w:szCs w:val="18"/>
                    </w:rPr>
                    <w:t>Центры лесной промышленности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sz w:val="18"/>
                      <w:szCs w:val="18"/>
                    </w:rPr>
                  </w:pPr>
                  <w:r w:rsidRPr="0060147B">
                    <w:rPr>
                      <w:sz w:val="18"/>
                      <w:szCs w:val="18"/>
                    </w:rPr>
                    <w:t>Проблемы</w:t>
                  </w:r>
                </w:p>
              </w:tc>
            </w:tr>
            <w:tr w:rsidR="0001255C" w:rsidRPr="003078D0" w:rsidTr="0060147B">
              <w:trPr>
                <w:trHeight w:val="606"/>
              </w:trPr>
              <w:tc>
                <w:tcPr>
                  <w:tcW w:w="4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3078D0" w:rsidRDefault="0001255C" w:rsidP="00B342B2"/>
                <w:p w:rsidR="0001255C" w:rsidRPr="003078D0" w:rsidRDefault="0001255C" w:rsidP="00B342B2"/>
                <w:p w:rsidR="0001255C" w:rsidRPr="003078D0" w:rsidRDefault="0001255C" w:rsidP="00B342B2"/>
                <w:p w:rsidR="0001255C" w:rsidRPr="003078D0" w:rsidRDefault="0001255C" w:rsidP="00B342B2"/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3078D0" w:rsidRDefault="0001255C" w:rsidP="00B342B2"/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BE1802" w:rsidRDefault="0001255C" w:rsidP="00B342B2"/>
              </w:tc>
              <w:tc>
                <w:tcPr>
                  <w:tcW w:w="9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3078D0" w:rsidRDefault="0001255C" w:rsidP="00B342B2"/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3078D0" w:rsidRDefault="0001255C" w:rsidP="00B342B2"/>
              </w:tc>
            </w:tr>
          </w:tbl>
          <w:p w:rsidR="0001255C" w:rsidRPr="003078D0" w:rsidRDefault="0001255C" w:rsidP="0060147B">
            <w:pPr>
              <w:pStyle w:val="1"/>
              <w:spacing w:line="240" w:lineRule="auto"/>
              <w:ind w:left="315"/>
              <w:jc w:val="both"/>
            </w:pPr>
          </w:p>
        </w:tc>
        <w:tc>
          <w:tcPr>
            <w:tcW w:w="910" w:type="dxa"/>
          </w:tcPr>
          <w:p w:rsidR="0001255C" w:rsidRPr="003078D0" w:rsidRDefault="0001255C" w:rsidP="00B342B2">
            <w:r>
              <w:t>6 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этап контроля и самоконтроля </w:t>
            </w:r>
          </w:p>
        </w:tc>
        <w:tc>
          <w:tcPr>
            <w:tcW w:w="1800" w:type="dxa"/>
          </w:tcPr>
          <w:p w:rsidR="0001255C" w:rsidRPr="003078D0" w:rsidRDefault="0001255C" w:rsidP="00B342B2">
            <w:r>
              <w:t>Защита характеристик</w:t>
            </w:r>
          </w:p>
        </w:tc>
        <w:tc>
          <w:tcPr>
            <w:tcW w:w="3420" w:type="dxa"/>
          </w:tcPr>
          <w:p w:rsidR="0001255C" w:rsidRPr="003078D0" w:rsidRDefault="0001255C" w:rsidP="00B342B2">
            <w:r w:rsidRPr="003078D0">
              <w:t>Совместно заслушива</w:t>
            </w:r>
            <w:r>
              <w:t xml:space="preserve">ем </w:t>
            </w:r>
            <w:r w:rsidRPr="003078D0">
              <w:t>защиту характеристик лесных баз России</w:t>
            </w:r>
          </w:p>
        </w:tc>
        <w:tc>
          <w:tcPr>
            <w:tcW w:w="4454" w:type="dxa"/>
          </w:tcPr>
          <w:p w:rsidR="0001255C" w:rsidRPr="003078D0" w:rsidRDefault="0001255C" w:rsidP="00B342B2">
            <w:r w:rsidRPr="003078D0">
              <w:t>Защита работ по группам</w:t>
            </w:r>
          </w:p>
        </w:tc>
        <w:tc>
          <w:tcPr>
            <w:tcW w:w="910" w:type="dxa"/>
          </w:tcPr>
          <w:p w:rsidR="0001255C" w:rsidRPr="003078D0" w:rsidRDefault="0001255C" w:rsidP="00B342B2">
            <w:r>
              <w:t>4 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этап коррекции </w:t>
            </w:r>
          </w:p>
        </w:tc>
        <w:tc>
          <w:tcPr>
            <w:tcW w:w="1800" w:type="dxa"/>
          </w:tcPr>
          <w:p w:rsidR="0001255C" w:rsidRDefault="0001255C" w:rsidP="00B342B2">
            <w:r w:rsidRPr="003078D0">
              <w:t xml:space="preserve">Беседа </w:t>
            </w:r>
          </w:p>
          <w:p w:rsidR="0001255C" w:rsidRPr="00EB0764" w:rsidRDefault="0001255C" w:rsidP="00B342B2"/>
          <w:p w:rsidR="0001255C" w:rsidRPr="00EB0764" w:rsidRDefault="0001255C" w:rsidP="00B342B2"/>
          <w:p w:rsidR="0001255C" w:rsidRDefault="0001255C" w:rsidP="00B342B2"/>
          <w:p w:rsidR="0001255C" w:rsidRPr="00EB0764" w:rsidRDefault="0001255C" w:rsidP="0060147B">
            <w:pPr>
              <w:jc w:val="center"/>
            </w:pPr>
            <w:r>
              <w:t>Слайд 12</w:t>
            </w:r>
          </w:p>
        </w:tc>
        <w:tc>
          <w:tcPr>
            <w:tcW w:w="3420" w:type="dxa"/>
          </w:tcPr>
          <w:p w:rsidR="0001255C" w:rsidRDefault="0001255C" w:rsidP="00B342B2">
            <w:r w:rsidRPr="003078D0">
              <w:t xml:space="preserve">Поговорим  о проблемах лесной промышленности. Что это за проблема и как можно её решить. Я называю проблему, а вы предлагаете путь решения, выбрав из предложенных вариантов </w:t>
            </w:r>
          </w:p>
          <w:p w:rsidR="0001255C" w:rsidRPr="003078D0" w:rsidRDefault="0001255C" w:rsidP="00B342B2">
            <w:r w:rsidRPr="003078D0">
              <w:t>1.Истощение древесины в Европейской части России - … (лесозаготовка)</w:t>
            </w:r>
          </w:p>
          <w:p w:rsidR="0001255C" w:rsidRPr="003078D0" w:rsidRDefault="0001255C" w:rsidP="00B342B2">
            <w:r w:rsidRPr="003078D0">
              <w:t>2.Молевой сплав леса (кора и древесина гниёт и отравляет воду) - … (сплав леса на плотах или по железной дороге).</w:t>
            </w:r>
          </w:p>
          <w:p w:rsidR="0001255C" w:rsidRPr="003078D0" w:rsidRDefault="0001255C" w:rsidP="00B342B2">
            <w:r w:rsidRPr="003078D0">
              <w:t>3.Огромные отходы в районах лесозаготовки - … (создание новых ЛПК).</w:t>
            </w:r>
          </w:p>
          <w:p w:rsidR="0001255C" w:rsidRPr="003078D0" w:rsidRDefault="0001255C" w:rsidP="00B342B2">
            <w:r w:rsidRPr="003078D0">
              <w:t>4.Вырубка леса по берегам, что приводит к обмелению рек - … (лесопосадка).</w:t>
            </w:r>
          </w:p>
          <w:p w:rsidR="0001255C" w:rsidRPr="003078D0" w:rsidRDefault="0001255C" w:rsidP="00B342B2">
            <w:r w:rsidRPr="003078D0">
              <w:t xml:space="preserve">5.Сбросы отходов ЦБК - </w:t>
            </w:r>
            <w:r>
              <w:t>… (создание очистных сооружений</w:t>
            </w:r>
            <w:r w:rsidRPr="003078D0">
              <w:t>).</w:t>
            </w:r>
          </w:p>
        </w:tc>
        <w:tc>
          <w:tcPr>
            <w:tcW w:w="4454" w:type="dxa"/>
          </w:tcPr>
          <w:p w:rsidR="0001255C" w:rsidRPr="0060147B" w:rsidRDefault="0001255C" w:rsidP="0060147B">
            <w:pPr>
              <w:jc w:val="both"/>
              <w:rPr>
                <w:bCs/>
                <w:iCs/>
              </w:rPr>
            </w:pPr>
            <w:r w:rsidRPr="0060147B">
              <w:rPr>
                <w:bCs/>
              </w:rPr>
              <w:t>Задание №7</w:t>
            </w:r>
            <w:r w:rsidRPr="0060147B">
              <w:rPr>
                <w:bCs/>
                <w:i/>
              </w:rPr>
              <w:t xml:space="preserve"> </w:t>
            </w:r>
          </w:p>
          <w:p w:rsidR="0001255C" w:rsidRPr="003078D0" w:rsidRDefault="0001255C" w:rsidP="0060147B">
            <w:pPr>
              <w:jc w:val="both"/>
            </w:pPr>
            <w:r w:rsidRPr="003078D0">
              <w:t xml:space="preserve"> Используя текст § 7 стр. 42 </w:t>
            </w:r>
          </w:p>
          <w:p w:rsidR="0001255C" w:rsidRPr="003078D0" w:rsidRDefault="0001255C" w:rsidP="00B342B2"/>
        </w:tc>
        <w:tc>
          <w:tcPr>
            <w:tcW w:w="910" w:type="dxa"/>
          </w:tcPr>
          <w:p w:rsidR="0001255C" w:rsidRPr="003078D0" w:rsidRDefault="0001255C" w:rsidP="00B342B2">
            <w:r>
              <w:t>3 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этап информации о домашнем задании </w:t>
            </w:r>
            <w:r w:rsidRPr="0060147B">
              <w:rPr>
                <w:bCs/>
                <w:color w:val="000000"/>
              </w:rPr>
              <w:br/>
            </w:r>
            <w:r w:rsidRPr="0060147B">
              <w:rPr>
                <w:bCs/>
                <w:color w:val="000000"/>
              </w:rPr>
              <w:br/>
            </w:r>
          </w:p>
        </w:tc>
        <w:tc>
          <w:tcPr>
            <w:tcW w:w="1800" w:type="dxa"/>
          </w:tcPr>
          <w:p w:rsidR="0001255C" w:rsidRDefault="0001255C" w:rsidP="00B342B2">
            <w:r w:rsidRPr="003078D0">
              <w:t>инструктаж</w:t>
            </w:r>
          </w:p>
          <w:p w:rsidR="0001255C" w:rsidRPr="00EB0764" w:rsidRDefault="0001255C" w:rsidP="00B342B2"/>
          <w:p w:rsidR="0001255C" w:rsidRDefault="0001255C" w:rsidP="00B342B2"/>
          <w:p w:rsidR="0001255C" w:rsidRPr="00EB0764" w:rsidRDefault="0001255C" w:rsidP="00B342B2">
            <w:r>
              <w:t>Слайд  13</w:t>
            </w:r>
          </w:p>
        </w:tc>
        <w:tc>
          <w:tcPr>
            <w:tcW w:w="3420" w:type="dxa"/>
          </w:tcPr>
          <w:p w:rsidR="0001255C" w:rsidRPr="003078D0" w:rsidRDefault="0001255C" w:rsidP="00B342B2">
            <w:r w:rsidRPr="003078D0">
              <w:t>Домашнее задание: § 7 вопрос 5 стр.43 по желанию.</w:t>
            </w:r>
          </w:p>
          <w:p w:rsidR="0001255C" w:rsidRPr="003078D0" w:rsidRDefault="0001255C" w:rsidP="00B342B2"/>
        </w:tc>
        <w:tc>
          <w:tcPr>
            <w:tcW w:w="4454" w:type="dxa"/>
          </w:tcPr>
          <w:p w:rsidR="0001255C" w:rsidRPr="003078D0" w:rsidRDefault="0001255C" w:rsidP="00B342B2">
            <w:r w:rsidRPr="003078D0">
              <w:t>записывают его в дневник.</w:t>
            </w:r>
          </w:p>
        </w:tc>
        <w:tc>
          <w:tcPr>
            <w:tcW w:w="910" w:type="dxa"/>
          </w:tcPr>
          <w:p w:rsidR="0001255C" w:rsidRPr="003078D0" w:rsidRDefault="0001255C" w:rsidP="00B342B2">
            <w:r>
              <w:t>2мин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этап подведения итогов занятия </w:t>
            </w:r>
          </w:p>
        </w:tc>
        <w:tc>
          <w:tcPr>
            <w:tcW w:w="1800" w:type="dxa"/>
          </w:tcPr>
          <w:p w:rsidR="0001255C" w:rsidRPr="003078D0" w:rsidRDefault="0001255C" w:rsidP="00B342B2">
            <w:r w:rsidRPr="003078D0">
              <w:t>Тест-змейка</w:t>
            </w:r>
          </w:p>
        </w:tc>
        <w:tc>
          <w:tcPr>
            <w:tcW w:w="3420" w:type="dxa"/>
          </w:tcPr>
          <w:p w:rsidR="0001255C" w:rsidRPr="003078D0" w:rsidRDefault="0001255C" w:rsidP="00B342B2">
            <w:r w:rsidRPr="003078D0">
              <w:t>Оценивает полученные знания на уроке</w:t>
            </w:r>
          </w:p>
        </w:tc>
        <w:tc>
          <w:tcPr>
            <w:tcW w:w="4454" w:type="dxa"/>
          </w:tcPr>
          <w:p w:rsidR="0001255C" w:rsidRPr="0060147B" w:rsidRDefault="0001255C" w:rsidP="00B342B2">
            <w:pPr>
              <w:rPr>
                <w:bCs/>
                <w:iCs/>
              </w:rPr>
            </w:pPr>
            <w:r w:rsidRPr="0060147B">
              <w:rPr>
                <w:bCs/>
                <w:iCs/>
              </w:rPr>
              <w:t>Тест Змейка .</w:t>
            </w:r>
          </w:p>
          <w:p w:rsidR="0001255C" w:rsidRPr="0060147B" w:rsidRDefault="0001255C" w:rsidP="00B342B2">
            <w:pPr>
              <w:rPr>
                <w:bCs/>
                <w:iCs/>
              </w:rPr>
            </w:pPr>
            <w:r w:rsidRPr="0060147B">
              <w:rPr>
                <w:bCs/>
                <w:iCs/>
              </w:rPr>
              <w:t>Каждый из группы вытягивает один вопрос и записывает  букву ответа в « таблицу  ответов» в итоге должно получиться слово  «отлично»</w:t>
            </w:r>
          </w:p>
          <w:p w:rsidR="0001255C" w:rsidRPr="003078D0" w:rsidRDefault="0001255C" w:rsidP="0060147B">
            <w:pPr>
              <w:ind w:left="360"/>
            </w:pPr>
            <w:r w:rsidRPr="003078D0">
              <w:t>1)  Размещение ЦБК ориентируется:</w:t>
            </w:r>
          </w:p>
          <w:p w:rsidR="0001255C" w:rsidRPr="003078D0" w:rsidRDefault="0001255C" w:rsidP="0060147B">
            <w:pPr>
              <w:ind w:left="360"/>
            </w:pPr>
            <w:r w:rsidRPr="003078D0">
              <w:t xml:space="preserve">  п) только на сырьевой фактор,</w:t>
            </w:r>
          </w:p>
          <w:p w:rsidR="0001255C" w:rsidRPr="003078D0" w:rsidRDefault="0001255C" w:rsidP="0060147B">
            <w:pPr>
              <w:ind w:left="360"/>
            </w:pPr>
            <w:r w:rsidRPr="003078D0">
              <w:t xml:space="preserve">  р) на сырье и транспортный фактор,</w:t>
            </w:r>
          </w:p>
          <w:p w:rsidR="0001255C" w:rsidRPr="003078D0" w:rsidRDefault="0001255C" w:rsidP="0060147B">
            <w:pPr>
              <w:ind w:left="360"/>
            </w:pPr>
            <w:r w:rsidRPr="003078D0">
              <w:t xml:space="preserve">  о) на сырье, электроэнергию, водные ресурсы.</w:t>
            </w:r>
          </w:p>
          <w:p w:rsidR="0001255C" w:rsidRPr="003078D0" w:rsidRDefault="0001255C" w:rsidP="0060147B">
            <w:pPr>
              <w:ind w:left="360"/>
            </w:pPr>
          </w:p>
          <w:p w:rsidR="0001255C" w:rsidRPr="003078D0" w:rsidRDefault="0001255C" w:rsidP="0060147B">
            <w:pPr>
              <w:ind w:left="360"/>
            </w:pPr>
            <w:r w:rsidRPr="003078D0">
              <w:t>2)Главным источником древесины являются леса:</w:t>
            </w:r>
          </w:p>
          <w:p w:rsidR="0001255C" w:rsidRPr="003078D0" w:rsidRDefault="0001255C" w:rsidP="0060147B">
            <w:pPr>
              <w:ind w:left="360"/>
            </w:pPr>
            <w:r w:rsidRPr="003078D0">
              <w:t>п) широколиственные,</w:t>
            </w:r>
          </w:p>
          <w:p w:rsidR="0001255C" w:rsidRPr="003078D0" w:rsidRDefault="0001255C" w:rsidP="0060147B">
            <w:pPr>
              <w:ind w:left="360"/>
            </w:pPr>
            <w:r w:rsidRPr="003078D0">
              <w:t>с) смешанные,</w:t>
            </w:r>
          </w:p>
          <w:p w:rsidR="0001255C" w:rsidRPr="003078D0" w:rsidRDefault="0001255C" w:rsidP="0060147B">
            <w:pPr>
              <w:ind w:left="360"/>
            </w:pPr>
            <w:r w:rsidRPr="003078D0">
              <w:t>т) хвойные.</w:t>
            </w:r>
          </w:p>
          <w:p w:rsidR="0001255C" w:rsidRPr="003078D0" w:rsidRDefault="0001255C" w:rsidP="00B342B2"/>
          <w:p w:rsidR="0001255C" w:rsidRPr="003078D0" w:rsidRDefault="0001255C" w:rsidP="0060147B">
            <w:pPr>
              <w:ind w:left="360"/>
            </w:pPr>
            <w:r w:rsidRPr="003078D0">
              <w:t>3) Наиболее перспективным районом для развития ЛПК является:</w:t>
            </w:r>
          </w:p>
          <w:p w:rsidR="0001255C" w:rsidRPr="003078D0" w:rsidRDefault="0001255C" w:rsidP="0060147B">
            <w:pPr>
              <w:ind w:left="360"/>
            </w:pPr>
            <w:r w:rsidRPr="003078D0">
              <w:t>и) Западная Сибирь,</w:t>
            </w:r>
          </w:p>
          <w:p w:rsidR="0001255C" w:rsidRPr="003078D0" w:rsidRDefault="0001255C" w:rsidP="0060147B">
            <w:pPr>
              <w:ind w:left="360"/>
            </w:pPr>
            <w:r w:rsidRPr="003078D0">
              <w:t>л) Восточная Сибирь,</w:t>
            </w:r>
          </w:p>
          <w:p w:rsidR="0001255C" w:rsidRPr="003078D0" w:rsidRDefault="0001255C" w:rsidP="0060147B">
            <w:pPr>
              <w:ind w:left="360"/>
            </w:pPr>
            <w:r w:rsidRPr="003078D0">
              <w:t>к) Дальний Восток.</w:t>
            </w:r>
          </w:p>
          <w:p w:rsidR="0001255C" w:rsidRPr="003078D0" w:rsidRDefault="0001255C" w:rsidP="0060147B">
            <w:pPr>
              <w:ind w:left="360"/>
            </w:pPr>
          </w:p>
          <w:p w:rsidR="0001255C" w:rsidRPr="003078D0" w:rsidRDefault="0001255C" w:rsidP="0060147B">
            <w:pPr>
              <w:ind w:left="360"/>
            </w:pPr>
            <w:r w:rsidRPr="003078D0">
              <w:t>4) Главной проблемой ЛК России является:</w:t>
            </w:r>
          </w:p>
          <w:p w:rsidR="0001255C" w:rsidRPr="003078D0" w:rsidRDefault="0001255C" w:rsidP="0060147B">
            <w:pPr>
              <w:ind w:left="360"/>
            </w:pPr>
            <w:r w:rsidRPr="003078D0">
              <w:t xml:space="preserve">   д) отсутствие спроса на отечественную продукцию,</w:t>
            </w:r>
          </w:p>
          <w:p w:rsidR="0001255C" w:rsidRPr="003078D0" w:rsidRDefault="0001255C" w:rsidP="0060147B">
            <w:pPr>
              <w:ind w:left="360"/>
            </w:pPr>
            <w:r w:rsidRPr="003078D0">
              <w:t xml:space="preserve">   е) большие площади старого, перестойного леса,</w:t>
            </w:r>
          </w:p>
          <w:p w:rsidR="0001255C" w:rsidRPr="003078D0" w:rsidRDefault="0001255C" w:rsidP="0060147B">
            <w:pPr>
              <w:ind w:left="360"/>
            </w:pPr>
            <w:r w:rsidRPr="003078D0">
              <w:t xml:space="preserve">   и) малая глубина переработки древесины, значительное количество отходов.</w:t>
            </w:r>
          </w:p>
          <w:p w:rsidR="0001255C" w:rsidRPr="003078D0" w:rsidRDefault="0001255C" w:rsidP="0060147B">
            <w:pPr>
              <w:ind w:left="360"/>
            </w:pPr>
          </w:p>
          <w:p w:rsidR="0001255C" w:rsidRPr="003078D0" w:rsidRDefault="0001255C" w:rsidP="0060147B">
            <w:pPr>
              <w:ind w:left="360"/>
            </w:pPr>
            <w:r w:rsidRPr="003078D0">
              <w:t>5)  Какая часть территории России покрыта лесом:</w:t>
            </w:r>
          </w:p>
          <w:p w:rsidR="0001255C" w:rsidRPr="003078D0" w:rsidRDefault="0001255C" w:rsidP="0060147B">
            <w:pPr>
              <w:ind w:left="360"/>
            </w:pPr>
            <w:r w:rsidRPr="003078D0">
              <w:t xml:space="preserve">   х) 15 %,</w:t>
            </w:r>
          </w:p>
          <w:p w:rsidR="0001255C" w:rsidRPr="003078D0" w:rsidRDefault="0001255C" w:rsidP="0060147B">
            <w:pPr>
              <w:ind w:left="360"/>
            </w:pPr>
            <w:r w:rsidRPr="003078D0">
              <w:t xml:space="preserve">   щ) 20 %, </w:t>
            </w:r>
          </w:p>
          <w:p w:rsidR="0001255C" w:rsidRPr="003078D0" w:rsidRDefault="0001255C" w:rsidP="0060147B">
            <w:pPr>
              <w:ind w:left="360"/>
            </w:pPr>
            <w:r w:rsidRPr="003078D0">
              <w:t xml:space="preserve">   ш) 30 %,</w:t>
            </w:r>
          </w:p>
          <w:p w:rsidR="0001255C" w:rsidRPr="003078D0" w:rsidRDefault="0001255C" w:rsidP="0060147B">
            <w:pPr>
              <w:ind w:left="360"/>
            </w:pPr>
            <w:r w:rsidRPr="003078D0">
              <w:t xml:space="preserve">   ч) 45 %.</w:t>
            </w:r>
          </w:p>
          <w:p w:rsidR="0001255C" w:rsidRPr="0060147B" w:rsidRDefault="0001255C" w:rsidP="0060147B">
            <w:pPr>
              <w:ind w:left="360" w:hanging="360"/>
              <w:rPr>
                <w:color w:val="000000"/>
                <w:shd w:val="clear" w:color="auto" w:fill="FFFFFF"/>
              </w:rPr>
            </w:pPr>
            <w:r w:rsidRPr="0060147B">
              <w:rPr>
                <w:color w:val="000000"/>
                <w:shd w:val="clear" w:color="auto" w:fill="FFFFFF"/>
              </w:rPr>
              <w:t xml:space="preserve">    6)Крупный лесопромышленный комплекс расположен в  городе:                                                           </w:t>
            </w:r>
          </w:p>
          <w:p w:rsidR="0001255C" w:rsidRPr="0060147B" w:rsidRDefault="0001255C" w:rsidP="00B342B2">
            <w:pPr>
              <w:rPr>
                <w:color w:val="000000"/>
                <w:shd w:val="clear" w:color="auto" w:fill="FFFFFF"/>
              </w:rPr>
            </w:pPr>
            <w:r w:rsidRPr="0060147B">
              <w:rPr>
                <w:color w:val="000000"/>
                <w:shd w:val="clear" w:color="auto" w:fill="FFFFFF"/>
              </w:rPr>
              <w:t xml:space="preserve">      м) Кисловодск,       </w:t>
            </w:r>
          </w:p>
          <w:p w:rsidR="0001255C" w:rsidRPr="0060147B" w:rsidRDefault="0001255C" w:rsidP="00B342B2">
            <w:pPr>
              <w:rPr>
                <w:color w:val="000000"/>
                <w:shd w:val="clear" w:color="auto" w:fill="FFFFFF"/>
              </w:rPr>
            </w:pPr>
            <w:r w:rsidRPr="0060147B">
              <w:rPr>
                <w:color w:val="000000"/>
                <w:shd w:val="clear" w:color="auto" w:fill="FFFFFF"/>
              </w:rPr>
              <w:t>      н) Усть-Илимск,   </w:t>
            </w:r>
          </w:p>
          <w:p w:rsidR="0001255C" w:rsidRPr="0060147B" w:rsidRDefault="0001255C" w:rsidP="00B342B2">
            <w:pPr>
              <w:rPr>
                <w:color w:val="000000"/>
                <w:shd w:val="clear" w:color="auto" w:fill="FFFFFF"/>
              </w:rPr>
            </w:pPr>
            <w:r w:rsidRPr="0060147B">
              <w:rPr>
                <w:color w:val="000000"/>
                <w:shd w:val="clear" w:color="auto" w:fill="FFFFFF"/>
              </w:rPr>
              <w:t xml:space="preserve">      к) Смоленск.</w:t>
            </w:r>
          </w:p>
          <w:p w:rsidR="0001255C" w:rsidRPr="003078D0" w:rsidRDefault="0001255C" w:rsidP="00B342B2">
            <w:r w:rsidRPr="003078D0">
              <w:t xml:space="preserve">    7) Промышленные рубки леса производятся в лесах:</w:t>
            </w:r>
          </w:p>
          <w:p w:rsidR="0001255C" w:rsidRDefault="0001255C" w:rsidP="0060147B">
            <w:pPr>
              <w:ind w:left="360"/>
            </w:pPr>
          </w:p>
          <w:p w:rsidR="0001255C" w:rsidRDefault="0001255C" w:rsidP="0060147B">
            <w:pPr>
              <w:ind w:left="360"/>
            </w:pPr>
          </w:p>
          <w:p w:rsidR="0001255C" w:rsidRPr="003078D0" w:rsidRDefault="0001255C" w:rsidP="0060147B">
            <w:pPr>
              <w:ind w:left="360"/>
            </w:pPr>
            <w:r w:rsidRPr="003078D0">
              <w:t>о) эксплуатационных,</w:t>
            </w:r>
          </w:p>
          <w:p w:rsidR="0001255C" w:rsidRPr="003078D0" w:rsidRDefault="0001255C" w:rsidP="0060147B">
            <w:pPr>
              <w:ind w:left="360"/>
            </w:pPr>
            <w:r w:rsidRPr="003078D0">
              <w:t>с) заповедных,</w:t>
            </w:r>
          </w:p>
          <w:p w:rsidR="0001255C" w:rsidRPr="003078D0" w:rsidRDefault="0001255C" w:rsidP="0060147B">
            <w:pPr>
              <w:ind w:left="360"/>
            </w:pPr>
            <w:r w:rsidRPr="003078D0">
              <w:t>т) защитных.</w:t>
            </w:r>
          </w:p>
          <w:p w:rsidR="0001255C" w:rsidRPr="0060147B" w:rsidRDefault="0001255C" w:rsidP="00B342B2">
            <w:pPr>
              <w:rPr>
                <w:color w:val="000000"/>
                <w:shd w:val="clear" w:color="auto" w:fill="FFFFFF"/>
              </w:rPr>
            </w:pPr>
            <w:r w:rsidRPr="0060147B">
              <w:rPr>
                <w:color w:val="000000"/>
                <w:shd w:val="clear" w:color="auto" w:fill="FFFFFF"/>
              </w:rPr>
              <w:t>        </w:t>
            </w:r>
          </w:p>
          <w:tbl>
            <w:tblPr>
              <w:tblW w:w="17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236"/>
              <w:gridCol w:w="236"/>
              <w:gridCol w:w="236"/>
              <w:gridCol w:w="236"/>
              <w:gridCol w:w="236"/>
              <w:gridCol w:w="327"/>
              <w:gridCol w:w="236"/>
            </w:tblGrid>
            <w:tr w:rsidR="0001255C" w:rsidRPr="003078D0" w:rsidTr="0060147B">
              <w:trPr>
                <w:trHeight w:val="350"/>
              </w:trPr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color w:val="000000"/>
                      <w:shd w:val="clear" w:color="auto" w:fill="FFFFFF"/>
                    </w:rPr>
                  </w:pPr>
                  <w:r w:rsidRPr="0060147B">
                    <w:rPr>
                      <w:color w:val="000000"/>
                      <w:shd w:val="clear" w:color="auto" w:fill="FFFFFF"/>
                    </w:rPr>
                    <w:t>о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color w:val="000000"/>
                      <w:shd w:val="clear" w:color="auto" w:fill="FFFFFF"/>
                    </w:rPr>
                  </w:pPr>
                  <w:r w:rsidRPr="0060147B">
                    <w:rPr>
                      <w:color w:val="000000"/>
                      <w:shd w:val="clear" w:color="auto" w:fill="FFFFFF"/>
                    </w:rPr>
                    <w:t>т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color w:val="000000"/>
                      <w:shd w:val="clear" w:color="auto" w:fill="FFFFFF"/>
                    </w:rPr>
                  </w:pPr>
                  <w:r w:rsidRPr="0060147B">
                    <w:rPr>
                      <w:color w:val="000000"/>
                      <w:shd w:val="clear" w:color="auto" w:fill="FFFFFF"/>
                    </w:rPr>
                    <w:t>л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color w:val="000000"/>
                      <w:shd w:val="clear" w:color="auto" w:fill="FFFFFF"/>
                    </w:rPr>
                  </w:pPr>
                  <w:r w:rsidRPr="0060147B">
                    <w:rPr>
                      <w:color w:val="000000"/>
                      <w:shd w:val="clear" w:color="auto" w:fill="FFFFFF"/>
                    </w:rPr>
                    <w:t>и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color w:val="000000"/>
                      <w:shd w:val="clear" w:color="auto" w:fill="FFFFFF"/>
                    </w:rPr>
                  </w:pPr>
                  <w:r w:rsidRPr="0060147B">
                    <w:rPr>
                      <w:color w:val="000000"/>
                      <w:shd w:val="clear" w:color="auto" w:fill="FFFFFF"/>
                    </w:rPr>
                    <w:t>ч</w:t>
                  </w:r>
                </w:p>
              </w:tc>
              <w:tc>
                <w:tcPr>
                  <w:tcW w:w="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color w:val="000000"/>
                      <w:shd w:val="clear" w:color="auto" w:fill="FFFFFF"/>
                    </w:rPr>
                  </w:pPr>
                  <w:r w:rsidRPr="0060147B">
                    <w:rPr>
                      <w:color w:val="000000"/>
                      <w:shd w:val="clear" w:color="auto" w:fill="FFFFFF"/>
                    </w:rPr>
                    <w:t>н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1255C" w:rsidRPr="0060147B" w:rsidRDefault="0001255C" w:rsidP="00B342B2">
                  <w:pPr>
                    <w:rPr>
                      <w:color w:val="000000"/>
                      <w:shd w:val="clear" w:color="auto" w:fill="FFFFFF"/>
                    </w:rPr>
                  </w:pPr>
                  <w:r w:rsidRPr="0060147B">
                    <w:rPr>
                      <w:color w:val="000000"/>
                      <w:shd w:val="clear" w:color="auto" w:fill="FFFFFF"/>
                    </w:rPr>
                    <w:t>о</w:t>
                  </w:r>
                </w:p>
              </w:tc>
            </w:tr>
          </w:tbl>
          <w:p w:rsidR="0001255C" w:rsidRPr="0060147B" w:rsidRDefault="0001255C" w:rsidP="00B342B2">
            <w:pPr>
              <w:rPr>
                <w:b/>
                <w:i/>
              </w:rPr>
            </w:pPr>
            <w:r w:rsidRPr="0060147B">
              <w:rPr>
                <w:color w:val="000000"/>
                <w:shd w:val="clear" w:color="auto" w:fill="FFFFFF"/>
              </w:rPr>
              <w:t xml:space="preserve">      </w:t>
            </w:r>
          </w:p>
          <w:p w:rsidR="0001255C" w:rsidRPr="003078D0" w:rsidRDefault="0001255C" w:rsidP="00B342B2"/>
        </w:tc>
        <w:tc>
          <w:tcPr>
            <w:tcW w:w="910" w:type="dxa"/>
          </w:tcPr>
          <w:p w:rsidR="0001255C" w:rsidRPr="003078D0" w:rsidRDefault="0001255C" w:rsidP="00B342B2">
            <w:r>
              <w:t>3 мин</w:t>
            </w:r>
          </w:p>
        </w:tc>
      </w:tr>
      <w:tr w:rsidR="0001255C" w:rsidRPr="003078D0" w:rsidTr="0060147B">
        <w:tc>
          <w:tcPr>
            <w:tcW w:w="1368" w:type="dxa"/>
          </w:tcPr>
          <w:p w:rsidR="0001255C" w:rsidRPr="003078D0" w:rsidRDefault="0001255C" w:rsidP="0060147B">
            <w:pPr>
              <w:widowControl w:val="0"/>
              <w:numPr>
                <w:ilvl w:val="0"/>
                <w:numId w:val="1"/>
              </w:numPr>
            </w:pPr>
          </w:p>
        </w:tc>
        <w:tc>
          <w:tcPr>
            <w:tcW w:w="1980" w:type="dxa"/>
          </w:tcPr>
          <w:p w:rsidR="0001255C" w:rsidRPr="0060147B" w:rsidRDefault="0001255C" w:rsidP="0060147B">
            <w:pPr>
              <w:spacing w:before="60" w:after="60" w:line="192" w:lineRule="auto"/>
              <w:jc w:val="center"/>
              <w:rPr>
                <w:bCs/>
                <w:color w:val="000000"/>
              </w:rPr>
            </w:pPr>
            <w:r w:rsidRPr="0060147B">
              <w:rPr>
                <w:bCs/>
                <w:color w:val="000000"/>
              </w:rPr>
              <w:t>этап рефлексии </w:t>
            </w:r>
          </w:p>
        </w:tc>
        <w:tc>
          <w:tcPr>
            <w:tcW w:w="1800" w:type="dxa"/>
          </w:tcPr>
          <w:p w:rsidR="0001255C" w:rsidRPr="003078D0" w:rsidRDefault="0001255C" w:rsidP="00B342B2">
            <w:r>
              <w:t>Слайд 14</w:t>
            </w:r>
          </w:p>
        </w:tc>
        <w:tc>
          <w:tcPr>
            <w:tcW w:w="3420" w:type="dxa"/>
          </w:tcPr>
          <w:p w:rsidR="0001255C" w:rsidRPr="00795EB2" w:rsidRDefault="0001255C" w:rsidP="00B342B2">
            <w:r w:rsidRPr="00795EB2">
              <w:t>как выглядят, полученные вами знания на сегодняшнем уроке подчеркните</w:t>
            </w:r>
          </w:p>
        </w:tc>
        <w:tc>
          <w:tcPr>
            <w:tcW w:w="4454" w:type="dxa"/>
          </w:tcPr>
          <w:p w:rsidR="0001255C" w:rsidRPr="003078D0" w:rsidRDefault="0001255C" w:rsidP="00B342B2">
            <w:r>
              <w:rPr>
                <w:noProof/>
                <w:lang w:eastAsia="ru-RU"/>
              </w:rPr>
              <w:pict>
                <v:group id="_x0000_s1030" editas="canvas" style="position:absolute;margin-left:-23.4pt;margin-top:5.7pt;width:242.95pt;height:63pt;z-index:251655168;mso-position-horizontal-relative:char;mso-position-vertical-relative:line" coordorigin="2561,13200" coordsize="3811,975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1" type="#_x0000_t75" style="position:absolute;left:2561;top:13200;width:3811;height:975" o:preferrelative="f">
                    <v:fill o:detectmouseclick="t"/>
                    <v:path o:extrusionok="t" o:connecttype="none"/>
                    <o:lock v:ext="edit" text="t"/>
                  </v:shape>
                  <v:oval id="_x0000_s1032" style="position:absolute;left:2843;top:13200;width:1131;height:975"/>
                  <v:oval id="_x0000_s1033" style="position:absolute;left:3973;top:13200;width:1129;height:974"/>
                  <v:oval id="_x0000_s1034" style="position:absolute;left:5102;top:13200;width:1128;height:974"/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35" type="#_x0000_t19" style="position:absolute;left:3267;top:13896;width:281;height:143;rotation:-1466409fd" strokecolor="blue" strokeweight="2.25pt"/>
                  <v:oval id="_x0000_s1036" style="position:absolute;left:3549;top:13479;width:144;height:139" fillcolor="black"/>
                  <v:oval id="_x0000_s1037" style="position:absolute;left:3126;top:13479;width:140;height:141" fillcolor="black"/>
                  <v:oval id="_x0000_s1038" style="position:absolute;left:4255;top:13478;width:141;height:143" fillcolor="black"/>
                  <v:oval id="_x0000_s1039" style="position:absolute;left:4679;top:13478;width:141;height:142" fillcolor="black"/>
                  <v:oval id="_x0000_s1040" style="position:absolute;left:5526;top:13478;width:141;height:142" fillcolor="black"/>
                  <v:oval id="_x0000_s1041" style="position:absolute;left:5950;top:13478;width:141;height:142" fillcolor="black"/>
                  <v:oval id="_x0000_s1042" style="position:absolute;left:4397;top:13757;width:282;height:279" strokeweight="2.25pt"/>
                  <v:shape id="_x0000_s1043" type="#_x0000_t19" style="position:absolute;left:5526;top:13618;width:578;height:278;rotation:10247140fd" coordsize="34899,30233" adj="-8388785,1543920,13299" path="wr-8301,,34899,43200,,4580,33099,30233nfewr-8301,,34899,43200,,4580,33099,30233l13299,21600nsxe" strokeweight="2.25pt">
                    <v:path o:connectlocs="0,4580;33099,30233;13299,21600"/>
                  </v:shape>
                  <w10:anchorlock/>
                </v:group>
              </w:pict>
            </w:r>
            <w:r>
              <w:rPr>
                <w:noProof/>
                <w:lang w:eastAsia="ru-RU"/>
              </w:rPr>
            </w:r>
            <w:r>
              <w:pict>
                <v:group id="_x0000_s1044" editas="canvas" style="width:180pt;height:126pt;mso-position-horizontal-relative:char;mso-position-vertical-relative:line" coordorigin="7675,1559" coordsize="6261,4320">
                  <o:lock v:ext="edit" aspectratio="t"/>
                  <v:shape id="_x0000_s1045" type="#_x0000_t75" style="position:absolute;left:7675;top:1559;width:6261;height:4320" o:preferrelative="f">
                    <v:fill o:detectmouseclick="t"/>
                    <v:path o:extrusionok="t" o:connecttype="none"/>
                    <o:lock v:ext="edit" text="t"/>
                  </v:shape>
                  <w10:anchorlock/>
                </v:group>
              </w:pict>
            </w:r>
          </w:p>
        </w:tc>
        <w:tc>
          <w:tcPr>
            <w:tcW w:w="910" w:type="dxa"/>
          </w:tcPr>
          <w:p w:rsidR="0001255C" w:rsidRPr="003078D0" w:rsidRDefault="0001255C" w:rsidP="00B342B2">
            <w:r>
              <w:t>1 мин</w:t>
            </w:r>
          </w:p>
        </w:tc>
      </w:tr>
    </w:tbl>
    <w:p w:rsidR="0001255C" w:rsidRDefault="0001255C" w:rsidP="002D5CCE">
      <w:pPr>
        <w:tabs>
          <w:tab w:val="left" w:pos="0"/>
        </w:tabs>
        <w:spacing w:before="100" w:beforeAutospacing="1" w:after="100" w:afterAutospacing="1"/>
        <w:jc w:val="center"/>
        <w:outlineLvl w:val="0"/>
        <w:rPr>
          <w:b/>
          <w:color w:val="000000"/>
          <w:sz w:val="36"/>
          <w:szCs w:val="36"/>
        </w:rPr>
      </w:pPr>
    </w:p>
    <w:p w:rsidR="0001255C" w:rsidRDefault="0001255C"/>
    <w:sectPr w:rsidR="0001255C" w:rsidSect="008E35E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7F0256DC"/>
    <w:multiLevelType w:val="hybridMultilevel"/>
    <w:tmpl w:val="FC223D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CCE"/>
    <w:rsid w:val="0001255C"/>
    <w:rsid w:val="00127F7C"/>
    <w:rsid w:val="002A065E"/>
    <w:rsid w:val="002D5CCE"/>
    <w:rsid w:val="003078D0"/>
    <w:rsid w:val="00380E9B"/>
    <w:rsid w:val="004D67C1"/>
    <w:rsid w:val="0060147B"/>
    <w:rsid w:val="00675DE0"/>
    <w:rsid w:val="00795EB2"/>
    <w:rsid w:val="00823A43"/>
    <w:rsid w:val="0088494A"/>
    <w:rsid w:val="008E35EB"/>
    <w:rsid w:val="008F7F1B"/>
    <w:rsid w:val="00B326D3"/>
    <w:rsid w:val="00B342B2"/>
    <w:rsid w:val="00BE1802"/>
    <w:rsid w:val="00BE51D7"/>
    <w:rsid w:val="00C65E62"/>
    <w:rsid w:val="00CE5546"/>
    <w:rsid w:val="00CF09B3"/>
    <w:rsid w:val="00EB0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CCE"/>
    <w:rPr>
      <w:rFonts w:ascii="Times New Roman" w:eastAsia="MS Mincho" w:hAnsi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2D5CCE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D5CCE"/>
    <w:rPr>
      <w:rFonts w:ascii="Calibri" w:eastAsia="Times New Roman" w:hAnsi="Calibri" w:cs="Times New Roman"/>
      <w:sz w:val="22"/>
      <w:szCs w:val="22"/>
      <w:lang w:val="ru-RU" w:eastAsia="en-US" w:bidi="ar-SA"/>
    </w:rPr>
  </w:style>
  <w:style w:type="table" w:styleId="TableGrid">
    <w:name w:val="Table Grid"/>
    <w:basedOn w:val="TableNormal"/>
    <w:uiPriority w:val="99"/>
    <w:rsid w:val="002D5CCE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99"/>
    <w:rsid w:val="002D5CCE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10</Pages>
  <Words>1319</Words>
  <Characters>7523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Я</cp:lastModifiedBy>
  <cp:revision>5</cp:revision>
  <dcterms:created xsi:type="dcterms:W3CDTF">2017-02-17T15:56:00Z</dcterms:created>
  <dcterms:modified xsi:type="dcterms:W3CDTF">2022-12-11T14:27:00Z</dcterms:modified>
</cp:coreProperties>
</file>